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25937" w14:textId="77777777" w:rsidR="00763AD0" w:rsidRPr="00645B47" w:rsidRDefault="00645B47" w:rsidP="00763AD0">
      <w:pPr>
        <w:pStyle w:val="Body"/>
        <w:jc w:val="center"/>
        <w:rPr>
          <w:b/>
          <w:bCs/>
        </w:rPr>
      </w:pPr>
      <w:bookmarkStart w:id="0" w:name="QuickMark"/>
      <w:bookmarkStart w:id="1" w:name="_GoBack"/>
      <w:bookmarkEnd w:id="0"/>
      <w:bookmarkEnd w:id="1"/>
      <w:r w:rsidRPr="00645B47">
        <w:rPr>
          <w:b/>
          <w:bCs/>
        </w:rPr>
        <w:t>NTIS</w:t>
      </w:r>
    </w:p>
    <w:p w14:paraId="0A555C0A" w14:textId="77777777" w:rsidR="007E7D94" w:rsidRPr="00645B47" w:rsidRDefault="007E7D94" w:rsidP="00763AD0">
      <w:pPr>
        <w:pStyle w:val="Body"/>
        <w:jc w:val="center"/>
        <w:rPr>
          <w:b/>
          <w:bCs/>
        </w:rPr>
      </w:pPr>
    </w:p>
    <w:p w14:paraId="07B8A2EF" w14:textId="46DA440B" w:rsidR="00763AD0" w:rsidRPr="00645B47" w:rsidRDefault="00763AD0" w:rsidP="00763AD0">
      <w:pPr>
        <w:pStyle w:val="Body"/>
        <w:jc w:val="center"/>
        <w:rPr>
          <w:b/>
          <w:bCs/>
        </w:rPr>
      </w:pPr>
      <w:r w:rsidRPr="00645B47">
        <w:rPr>
          <w:b/>
          <w:bCs/>
        </w:rPr>
        <w:t>SCHEDULE 8.1</w:t>
      </w:r>
    </w:p>
    <w:p w14:paraId="514F603F" w14:textId="77777777" w:rsidR="007E7D94" w:rsidRPr="00645B47" w:rsidRDefault="007E7D94" w:rsidP="00763AD0">
      <w:pPr>
        <w:pStyle w:val="Body"/>
        <w:jc w:val="center"/>
        <w:rPr>
          <w:b/>
          <w:bCs/>
        </w:rPr>
      </w:pPr>
    </w:p>
    <w:p w14:paraId="6D2C3E48" w14:textId="77777777" w:rsidR="00763AD0" w:rsidRPr="00645B47" w:rsidRDefault="00763AD0" w:rsidP="00763AD0">
      <w:pPr>
        <w:pStyle w:val="Body"/>
        <w:jc w:val="center"/>
        <w:rPr>
          <w:b/>
          <w:bCs/>
        </w:rPr>
      </w:pPr>
      <w:r w:rsidRPr="00645B47">
        <w:rPr>
          <w:b/>
          <w:bCs/>
        </w:rPr>
        <w:t>GOVERNANCE</w:t>
      </w:r>
    </w:p>
    <w:p w14:paraId="555E317D" w14:textId="77777777" w:rsidR="00763AD0" w:rsidRPr="00645B47" w:rsidRDefault="00763AD0" w:rsidP="00763AD0">
      <w:pPr>
        <w:pStyle w:val="Body"/>
      </w:pPr>
    </w:p>
    <w:p w14:paraId="199D6074" w14:textId="77777777" w:rsidR="007E7D94" w:rsidRPr="00645B47" w:rsidRDefault="007E7D94">
      <w:pPr>
        <w:jc w:val="left"/>
        <w:rPr>
          <w:b/>
          <w:bCs/>
        </w:rPr>
      </w:pPr>
      <w:r w:rsidRPr="00645B47">
        <w:rPr>
          <w:b/>
          <w:bCs/>
        </w:rPr>
        <w:br w:type="page"/>
      </w:r>
    </w:p>
    <w:p w14:paraId="458A0607" w14:textId="77777777" w:rsidR="00763AD0" w:rsidRPr="00645B47" w:rsidRDefault="00763AD0" w:rsidP="00763AD0">
      <w:pPr>
        <w:pStyle w:val="Body"/>
        <w:jc w:val="center"/>
        <w:rPr>
          <w:b/>
          <w:bCs/>
        </w:rPr>
      </w:pPr>
      <w:r w:rsidRPr="00645B47">
        <w:rPr>
          <w:b/>
          <w:bCs/>
        </w:rPr>
        <w:lastRenderedPageBreak/>
        <w:t>Governance</w:t>
      </w:r>
    </w:p>
    <w:p w14:paraId="5B1603BF" w14:textId="77777777" w:rsidR="00763AD0" w:rsidRPr="00645B47" w:rsidRDefault="00763AD0" w:rsidP="00763AD0">
      <w:pPr>
        <w:pStyle w:val="Level1"/>
        <w:numPr>
          <w:ilvl w:val="0"/>
          <w:numId w:val="13"/>
        </w:numPr>
        <w:rPr>
          <w:caps/>
        </w:rPr>
      </w:pPr>
      <w:bookmarkStart w:id="2" w:name="_Ref384115019"/>
      <w:r w:rsidRPr="00645B47">
        <w:rPr>
          <w:b/>
          <w:bCs/>
          <w:caps/>
        </w:rPr>
        <w:t>Definitions</w:t>
      </w:r>
      <w:bookmarkEnd w:id="2"/>
    </w:p>
    <w:p w14:paraId="769AA1FB" w14:textId="77777777" w:rsidR="00763AD0" w:rsidRPr="00645B47" w:rsidRDefault="00763AD0" w:rsidP="00763AD0">
      <w:pPr>
        <w:pStyle w:val="Body2"/>
      </w:pPr>
      <w:r w:rsidRPr="00645B47">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763AD0" w:rsidRPr="00645B47" w14:paraId="0D567CAA" w14:textId="77777777" w:rsidTr="00A65918">
        <w:tc>
          <w:tcPr>
            <w:tcW w:w="3402" w:type="dxa"/>
            <w:shd w:val="clear" w:color="auto" w:fill="auto"/>
          </w:tcPr>
          <w:p w14:paraId="25451418" w14:textId="77777777" w:rsidR="00763AD0" w:rsidRPr="00645B47" w:rsidRDefault="00763AD0" w:rsidP="00A65918">
            <w:pPr>
              <w:pStyle w:val="Body"/>
              <w:jc w:val="left"/>
              <w:rPr>
                <w:b/>
              </w:rPr>
            </w:pPr>
            <w:r w:rsidRPr="00645B47">
              <w:rPr>
                <w:b/>
              </w:rPr>
              <w:t>“Board Member”</w:t>
            </w:r>
          </w:p>
        </w:tc>
        <w:tc>
          <w:tcPr>
            <w:tcW w:w="4932" w:type="dxa"/>
            <w:shd w:val="clear" w:color="auto" w:fill="auto"/>
          </w:tcPr>
          <w:p w14:paraId="6620A493" w14:textId="7FB53ED0" w:rsidR="00763AD0" w:rsidRPr="00645B47" w:rsidRDefault="00763AD0" w:rsidP="003D059B">
            <w:pPr>
              <w:pStyle w:val="Body"/>
            </w:pPr>
            <w:r w:rsidRPr="00645B47">
              <w:t xml:space="preserve">the initial persons appointed by the </w:t>
            </w:r>
            <w:r w:rsidR="00081760" w:rsidRPr="00645B47">
              <w:t>Customer</w:t>
            </w:r>
            <w:r w:rsidRPr="00645B47">
              <w:t xml:space="preserve"> and </w:t>
            </w:r>
            <w:r w:rsidR="00633697" w:rsidRPr="00645B47">
              <w:t>Service Provider</w:t>
            </w:r>
            <w:r w:rsidRPr="00645B47">
              <w:t xml:space="preserve"> to the Boards as set out in Annex 1 and any replacements from time to time agreed by the Parties in accordance with paragraph</w:t>
            </w:r>
            <w:r w:rsidR="005D0072" w:rsidRPr="00645B47">
              <w:t xml:space="preserve"> </w:t>
            </w:r>
            <w:r w:rsidR="006A78E3" w:rsidRPr="00645B47">
              <w:fldChar w:fldCharType="begin"/>
            </w:r>
            <w:r w:rsidR="003D059B" w:rsidRPr="00645B47">
              <w:instrText xml:space="preserve"> REF _Ref384115005 \r \h </w:instrText>
            </w:r>
            <w:r w:rsidR="00645B47" w:rsidRPr="00645B47">
              <w:instrText xml:space="preserve"> \* MERGEFORMAT </w:instrText>
            </w:r>
            <w:r w:rsidR="006A78E3" w:rsidRPr="00645B47">
              <w:fldChar w:fldCharType="separate"/>
            </w:r>
            <w:r w:rsidR="002F4547">
              <w:rPr>
                <w:rFonts w:hint="eastAsia"/>
                <w:cs/>
              </w:rPr>
              <w:t>‎</w:t>
            </w:r>
            <w:r w:rsidR="002F4547">
              <w:t>3.3</w:t>
            </w:r>
            <w:r w:rsidR="006A78E3" w:rsidRPr="00645B47">
              <w:fldChar w:fldCharType="end"/>
            </w:r>
            <w:r w:rsidR="005D0072" w:rsidRPr="00645B47">
              <w:t xml:space="preserve"> of Schedule 8.1 (Governance);</w:t>
            </w:r>
          </w:p>
        </w:tc>
      </w:tr>
      <w:tr w:rsidR="00763AD0" w:rsidRPr="00645B47" w14:paraId="7512F9E2" w14:textId="77777777" w:rsidTr="00A65918">
        <w:tc>
          <w:tcPr>
            <w:tcW w:w="3402" w:type="dxa"/>
            <w:shd w:val="clear" w:color="auto" w:fill="auto"/>
          </w:tcPr>
          <w:p w14:paraId="49F93064" w14:textId="77777777" w:rsidR="00763AD0" w:rsidRPr="00645B47" w:rsidRDefault="00763AD0" w:rsidP="00A65918">
            <w:pPr>
              <w:pStyle w:val="Body"/>
              <w:jc w:val="left"/>
              <w:rPr>
                <w:b/>
              </w:rPr>
            </w:pPr>
            <w:r w:rsidRPr="00645B47">
              <w:rPr>
                <w:b/>
              </w:rPr>
              <w:t>“Boards”</w:t>
            </w:r>
          </w:p>
        </w:tc>
        <w:tc>
          <w:tcPr>
            <w:tcW w:w="4932" w:type="dxa"/>
            <w:shd w:val="clear" w:color="auto" w:fill="auto"/>
          </w:tcPr>
          <w:p w14:paraId="77C253BA" w14:textId="77777777" w:rsidR="00763AD0" w:rsidRPr="00645B47" w:rsidRDefault="00763AD0" w:rsidP="00A65918">
            <w:pPr>
              <w:pStyle w:val="Body"/>
            </w:pPr>
            <w:r w:rsidRPr="00645B47">
              <w:t>the Service Management Board, Programme Board, Change Management Board, Technical Board and Risk Management Board and “Board” shall mean any of them</w:t>
            </w:r>
            <w:r w:rsidR="005D0072" w:rsidRPr="00645B47">
              <w:t>;</w:t>
            </w:r>
          </w:p>
        </w:tc>
      </w:tr>
      <w:tr w:rsidR="00763AD0" w:rsidRPr="00645B47" w14:paraId="110C746E" w14:textId="77777777" w:rsidTr="00A65918">
        <w:tc>
          <w:tcPr>
            <w:tcW w:w="3402" w:type="dxa"/>
            <w:shd w:val="clear" w:color="auto" w:fill="auto"/>
          </w:tcPr>
          <w:p w14:paraId="740941EB" w14:textId="77777777" w:rsidR="00763AD0" w:rsidRPr="00645B47" w:rsidRDefault="00763AD0" w:rsidP="00A65918">
            <w:pPr>
              <w:pStyle w:val="Body"/>
              <w:jc w:val="left"/>
              <w:rPr>
                <w:b/>
              </w:rPr>
            </w:pPr>
            <w:r w:rsidRPr="00645B47">
              <w:rPr>
                <w:b/>
              </w:rPr>
              <w:t>“Change Management Board”</w:t>
            </w:r>
          </w:p>
        </w:tc>
        <w:tc>
          <w:tcPr>
            <w:tcW w:w="4932" w:type="dxa"/>
            <w:shd w:val="clear" w:color="auto" w:fill="auto"/>
          </w:tcPr>
          <w:p w14:paraId="2232C717" w14:textId="3ED2FDEA" w:rsidR="00763AD0" w:rsidRPr="00645B47" w:rsidRDefault="00763AD0" w:rsidP="003D059B">
            <w:pPr>
              <w:pStyle w:val="Body"/>
            </w:pPr>
            <w:r w:rsidRPr="00645B47">
              <w:t>the body described in paragraph</w:t>
            </w:r>
            <w:r w:rsidR="005D0072" w:rsidRPr="00645B47">
              <w:t xml:space="preserve"> </w:t>
            </w:r>
            <w:r w:rsidR="006A78E3" w:rsidRPr="00645B47">
              <w:fldChar w:fldCharType="begin"/>
            </w:r>
            <w:r w:rsidR="003D059B" w:rsidRPr="00645B47">
              <w:instrText xml:space="preserve"> REF _Ref384115014 \r \h </w:instrText>
            </w:r>
            <w:r w:rsidR="00645B47" w:rsidRPr="00645B47">
              <w:instrText xml:space="preserve"> \* MERGEFORMAT </w:instrText>
            </w:r>
            <w:r w:rsidR="006A78E3" w:rsidRPr="00645B47">
              <w:fldChar w:fldCharType="separate"/>
            </w:r>
            <w:r w:rsidR="002F4547">
              <w:rPr>
                <w:rFonts w:hint="eastAsia"/>
                <w:cs/>
              </w:rPr>
              <w:t>‎</w:t>
            </w:r>
            <w:r w:rsidR="002F4547">
              <w:t>6</w:t>
            </w:r>
            <w:r w:rsidR="006A78E3" w:rsidRPr="00645B47">
              <w:fldChar w:fldCharType="end"/>
            </w:r>
            <w:r w:rsidR="005D0072" w:rsidRPr="00645B47">
              <w:t xml:space="preserve"> of Schedule 8.1 (Governance);</w:t>
            </w:r>
          </w:p>
        </w:tc>
      </w:tr>
      <w:tr w:rsidR="00763AD0" w:rsidRPr="00645B47" w14:paraId="7D6FE17D" w14:textId="77777777" w:rsidTr="00A65918">
        <w:tc>
          <w:tcPr>
            <w:tcW w:w="3402" w:type="dxa"/>
            <w:shd w:val="clear" w:color="auto" w:fill="auto"/>
          </w:tcPr>
          <w:p w14:paraId="25DB66D8" w14:textId="77777777" w:rsidR="00763AD0" w:rsidRPr="00645B47" w:rsidRDefault="00763AD0" w:rsidP="00A65918">
            <w:pPr>
              <w:pStyle w:val="Body"/>
              <w:jc w:val="left"/>
              <w:rPr>
                <w:b/>
              </w:rPr>
            </w:pPr>
            <w:r w:rsidRPr="00645B47">
              <w:rPr>
                <w:b/>
              </w:rPr>
              <w:t>“Project Managers”</w:t>
            </w:r>
          </w:p>
        </w:tc>
        <w:tc>
          <w:tcPr>
            <w:tcW w:w="4932" w:type="dxa"/>
            <w:shd w:val="clear" w:color="auto" w:fill="auto"/>
          </w:tcPr>
          <w:p w14:paraId="6D053FDD" w14:textId="03EF72B5" w:rsidR="00763AD0" w:rsidRPr="00645B47" w:rsidRDefault="00763AD0" w:rsidP="00BE2222">
            <w:pPr>
              <w:pStyle w:val="Body"/>
            </w:pPr>
            <w:r w:rsidRPr="00645B47">
              <w:t xml:space="preserve">the individuals appointed as such by the </w:t>
            </w:r>
            <w:r w:rsidR="00633697" w:rsidRPr="00645B47">
              <w:t>Service Provider</w:t>
            </w:r>
            <w:r w:rsidR="005D0072" w:rsidRPr="00645B47">
              <w:t xml:space="preserve"> in accordance with paragraph</w:t>
            </w:r>
            <w:r w:rsidR="00951D07">
              <w:t>s</w:t>
            </w:r>
            <w:r w:rsidR="005D0072" w:rsidRPr="00645B47">
              <w:t xml:space="preserve"> </w:t>
            </w:r>
            <w:r w:rsidR="00B560F0">
              <w:fldChar w:fldCharType="begin"/>
            </w:r>
            <w:r w:rsidR="00B560F0">
              <w:instrText xml:space="preserve"> REF _Ref40346049 \r \h </w:instrText>
            </w:r>
            <w:r w:rsidR="00B560F0">
              <w:fldChar w:fldCharType="separate"/>
            </w:r>
            <w:r w:rsidR="002F4547">
              <w:rPr>
                <w:rFonts w:hint="eastAsia"/>
                <w:cs/>
              </w:rPr>
              <w:t>‎</w:t>
            </w:r>
            <w:r w:rsidR="002F4547">
              <w:t>2</w:t>
            </w:r>
            <w:r w:rsidR="00B560F0">
              <w:fldChar w:fldCharType="end"/>
            </w:r>
            <w:r w:rsidR="00B560F0">
              <w:t xml:space="preserve"> </w:t>
            </w:r>
            <w:r w:rsidR="00F42EA3">
              <w:t xml:space="preserve">and </w:t>
            </w:r>
            <w:r w:rsidR="00951D07">
              <w:fldChar w:fldCharType="begin"/>
            </w:r>
            <w:r w:rsidR="00951D07">
              <w:instrText xml:space="preserve"> REF _Ref40364141 \r \h </w:instrText>
            </w:r>
            <w:r w:rsidR="00951D07">
              <w:fldChar w:fldCharType="separate"/>
            </w:r>
            <w:r w:rsidR="002F4547">
              <w:rPr>
                <w:rFonts w:hint="eastAsia"/>
                <w:cs/>
              </w:rPr>
              <w:t>‎</w:t>
            </w:r>
            <w:r w:rsidR="002F4547">
              <w:t>4.1.5</w:t>
            </w:r>
            <w:r w:rsidR="00951D07">
              <w:fldChar w:fldCharType="end"/>
            </w:r>
            <w:r w:rsidR="00951D07">
              <w:t xml:space="preserve"> </w:t>
            </w:r>
            <w:r w:rsidR="005D0072" w:rsidRPr="00645B47">
              <w:t>of Schedule 8.1 (Governance);</w:t>
            </w:r>
          </w:p>
        </w:tc>
      </w:tr>
      <w:tr w:rsidR="00B560F0" w:rsidRPr="00645B47" w14:paraId="4CB76D62" w14:textId="77777777" w:rsidTr="00A65918">
        <w:tc>
          <w:tcPr>
            <w:tcW w:w="3402" w:type="dxa"/>
            <w:shd w:val="clear" w:color="auto" w:fill="auto"/>
          </w:tcPr>
          <w:p w14:paraId="0B8A3C04" w14:textId="2DB3E815" w:rsidR="00B560F0" w:rsidRPr="00645B47" w:rsidRDefault="00B560F0" w:rsidP="00B560F0">
            <w:pPr>
              <w:pStyle w:val="Body"/>
              <w:jc w:val="left"/>
              <w:rPr>
                <w:b/>
              </w:rPr>
            </w:pPr>
            <w:r>
              <w:rPr>
                <w:b/>
              </w:rPr>
              <w:t>“Programme Board”</w:t>
            </w:r>
          </w:p>
        </w:tc>
        <w:tc>
          <w:tcPr>
            <w:tcW w:w="4932" w:type="dxa"/>
            <w:shd w:val="clear" w:color="auto" w:fill="auto"/>
          </w:tcPr>
          <w:p w14:paraId="512D2A2A" w14:textId="4BB10D22" w:rsidR="00B560F0" w:rsidRPr="00645B47" w:rsidRDefault="00B560F0" w:rsidP="00B560F0">
            <w:pPr>
              <w:pStyle w:val="Body"/>
            </w:pPr>
            <w:r>
              <w:t>the body described in paragraph</w:t>
            </w:r>
            <w:r w:rsidR="00F2256E">
              <w:t xml:space="preserve"> </w:t>
            </w:r>
            <w:r w:rsidR="00F2256E">
              <w:fldChar w:fldCharType="begin"/>
            </w:r>
            <w:r w:rsidR="00F2256E">
              <w:instrText xml:space="preserve"> REF _Ref40348293 \r \h </w:instrText>
            </w:r>
            <w:r w:rsidR="00F2256E">
              <w:fldChar w:fldCharType="separate"/>
            </w:r>
            <w:r w:rsidR="002F4547">
              <w:rPr>
                <w:rFonts w:hint="eastAsia"/>
                <w:cs/>
              </w:rPr>
              <w:t>‎</w:t>
            </w:r>
            <w:r w:rsidR="002F4547">
              <w:t>5</w:t>
            </w:r>
            <w:r w:rsidR="00F2256E">
              <w:fldChar w:fldCharType="end"/>
            </w:r>
            <w:r>
              <w:t xml:space="preserve"> of Schedule 8.1 (Governance);</w:t>
            </w:r>
          </w:p>
        </w:tc>
      </w:tr>
      <w:tr w:rsidR="00763AD0" w:rsidRPr="00645B47" w14:paraId="60470454" w14:textId="77777777" w:rsidTr="00A65918">
        <w:tc>
          <w:tcPr>
            <w:tcW w:w="3402" w:type="dxa"/>
            <w:shd w:val="clear" w:color="auto" w:fill="auto"/>
          </w:tcPr>
          <w:p w14:paraId="482A814E" w14:textId="77777777" w:rsidR="00763AD0" w:rsidRPr="00645B47" w:rsidRDefault="00763AD0" w:rsidP="00A65918">
            <w:pPr>
              <w:pStyle w:val="Body"/>
              <w:jc w:val="left"/>
              <w:rPr>
                <w:b/>
              </w:rPr>
            </w:pPr>
            <w:r w:rsidRPr="00645B47">
              <w:rPr>
                <w:b/>
              </w:rPr>
              <w:t>“Risk Management Board”</w:t>
            </w:r>
          </w:p>
        </w:tc>
        <w:tc>
          <w:tcPr>
            <w:tcW w:w="4932" w:type="dxa"/>
            <w:shd w:val="clear" w:color="auto" w:fill="auto"/>
          </w:tcPr>
          <w:p w14:paraId="21AF61C8" w14:textId="74A80B5F" w:rsidR="00763AD0" w:rsidRPr="00645B47" w:rsidRDefault="00763AD0" w:rsidP="003D059B">
            <w:pPr>
              <w:pStyle w:val="Body"/>
            </w:pPr>
            <w:r w:rsidRPr="00645B47">
              <w:t>the body described in paragraph</w:t>
            </w:r>
            <w:r w:rsidR="005D0072" w:rsidRPr="00645B47">
              <w:t xml:space="preserve"> </w:t>
            </w:r>
            <w:r w:rsidR="006A78E3" w:rsidRPr="00645B47">
              <w:fldChar w:fldCharType="begin"/>
            </w:r>
            <w:r w:rsidR="003D059B" w:rsidRPr="00645B47">
              <w:instrText xml:space="preserve"> REF _Ref384115026 \r \h </w:instrText>
            </w:r>
            <w:r w:rsidR="00645B47" w:rsidRPr="00645B47">
              <w:instrText xml:space="preserve"> \* MERGEFORMAT </w:instrText>
            </w:r>
            <w:r w:rsidR="006A78E3" w:rsidRPr="00645B47">
              <w:fldChar w:fldCharType="separate"/>
            </w:r>
            <w:r w:rsidR="002F4547">
              <w:rPr>
                <w:rFonts w:hint="eastAsia"/>
                <w:cs/>
              </w:rPr>
              <w:t>‎</w:t>
            </w:r>
            <w:r w:rsidR="002F4547">
              <w:t>8</w:t>
            </w:r>
            <w:r w:rsidR="006A78E3" w:rsidRPr="00645B47">
              <w:fldChar w:fldCharType="end"/>
            </w:r>
            <w:r w:rsidR="005D0072" w:rsidRPr="00645B47">
              <w:t xml:space="preserve"> of Schedule 8.1 (Governance);</w:t>
            </w:r>
          </w:p>
        </w:tc>
      </w:tr>
      <w:tr w:rsidR="00763AD0" w:rsidRPr="00645B47" w14:paraId="09EE12DF" w14:textId="77777777" w:rsidTr="00A65918">
        <w:tc>
          <w:tcPr>
            <w:tcW w:w="3402" w:type="dxa"/>
            <w:shd w:val="clear" w:color="auto" w:fill="auto"/>
          </w:tcPr>
          <w:p w14:paraId="1F7E0015" w14:textId="77777777" w:rsidR="00763AD0" w:rsidRPr="00645B47" w:rsidRDefault="00763AD0" w:rsidP="00A65918">
            <w:pPr>
              <w:pStyle w:val="Body"/>
              <w:jc w:val="left"/>
              <w:rPr>
                <w:b/>
              </w:rPr>
            </w:pPr>
            <w:r w:rsidRPr="00645B47">
              <w:rPr>
                <w:b/>
              </w:rPr>
              <w:t>“Service Management Board”</w:t>
            </w:r>
          </w:p>
        </w:tc>
        <w:tc>
          <w:tcPr>
            <w:tcW w:w="4932" w:type="dxa"/>
            <w:shd w:val="clear" w:color="auto" w:fill="auto"/>
          </w:tcPr>
          <w:p w14:paraId="3FD5D8E1" w14:textId="5AF95954" w:rsidR="00763AD0" w:rsidRPr="00645B47" w:rsidRDefault="00763AD0" w:rsidP="003D059B">
            <w:pPr>
              <w:pStyle w:val="Body"/>
            </w:pPr>
            <w:r w:rsidRPr="00645B47">
              <w:t>the body described in paragraph</w:t>
            </w:r>
            <w:r w:rsidR="005D0072" w:rsidRPr="00645B47">
              <w:t xml:space="preserve"> </w:t>
            </w:r>
            <w:r w:rsidR="006A78E3" w:rsidRPr="00645B47">
              <w:fldChar w:fldCharType="begin"/>
            </w:r>
            <w:r w:rsidR="003D059B" w:rsidRPr="00645B47">
              <w:instrText xml:space="preserve"> REF _Ref384115034 \r \h </w:instrText>
            </w:r>
            <w:r w:rsidR="00645B47" w:rsidRPr="00645B47">
              <w:instrText xml:space="preserve"> \* MERGEFORMAT </w:instrText>
            </w:r>
            <w:r w:rsidR="006A78E3" w:rsidRPr="00645B47">
              <w:fldChar w:fldCharType="separate"/>
            </w:r>
            <w:r w:rsidR="002F4547">
              <w:rPr>
                <w:rFonts w:hint="eastAsia"/>
                <w:cs/>
              </w:rPr>
              <w:t>‎</w:t>
            </w:r>
            <w:r w:rsidR="002F4547">
              <w:t>4</w:t>
            </w:r>
            <w:r w:rsidR="006A78E3" w:rsidRPr="00645B47">
              <w:fldChar w:fldCharType="end"/>
            </w:r>
            <w:r w:rsidR="005D0072" w:rsidRPr="00645B47">
              <w:t xml:space="preserve"> of Schedule 8.1 (Governance);</w:t>
            </w:r>
            <w:r w:rsidR="00951D07">
              <w:t xml:space="preserve"> and</w:t>
            </w:r>
          </w:p>
        </w:tc>
      </w:tr>
      <w:tr w:rsidR="00763AD0" w:rsidRPr="00645B47" w14:paraId="6D41E4A2" w14:textId="77777777" w:rsidTr="00A65918">
        <w:tc>
          <w:tcPr>
            <w:tcW w:w="3402" w:type="dxa"/>
            <w:shd w:val="clear" w:color="auto" w:fill="auto"/>
          </w:tcPr>
          <w:p w14:paraId="0D56B468" w14:textId="77777777" w:rsidR="00763AD0" w:rsidRPr="00645B47" w:rsidRDefault="00763AD0" w:rsidP="00A65918">
            <w:pPr>
              <w:pStyle w:val="Body"/>
              <w:jc w:val="left"/>
              <w:rPr>
                <w:b/>
              </w:rPr>
            </w:pPr>
            <w:r w:rsidRPr="00645B47">
              <w:rPr>
                <w:b/>
              </w:rPr>
              <w:t>“Technical Board”</w:t>
            </w:r>
          </w:p>
        </w:tc>
        <w:tc>
          <w:tcPr>
            <w:tcW w:w="4932" w:type="dxa"/>
            <w:shd w:val="clear" w:color="auto" w:fill="auto"/>
          </w:tcPr>
          <w:p w14:paraId="5253A085" w14:textId="276DEEF9" w:rsidR="00763AD0" w:rsidRPr="00645B47" w:rsidRDefault="00763AD0" w:rsidP="003D059B">
            <w:pPr>
              <w:pStyle w:val="Body"/>
            </w:pPr>
            <w:r w:rsidRPr="00645B47">
              <w:t xml:space="preserve">the body described in paragraph </w:t>
            </w:r>
            <w:r w:rsidR="006A78E3" w:rsidRPr="00645B47">
              <w:fldChar w:fldCharType="begin"/>
            </w:r>
            <w:r w:rsidR="003D059B" w:rsidRPr="00645B47">
              <w:instrText xml:space="preserve"> REF _Ref384115039 \r \h </w:instrText>
            </w:r>
            <w:r w:rsidR="00645B47" w:rsidRPr="00645B47">
              <w:instrText xml:space="preserve"> \* MERGEFORMAT </w:instrText>
            </w:r>
            <w:r w:rsidR="006A78E3" w:rsidRPr="00645B47">
              <w:fldChar w:fldCharType="separate"/>
            </w:r>
            <w:r w:rsidR="002F4547">
              <w:rPr>
                <w:rFonts w:hint="eastAsia"/>
                <w:cs/>
              </w:rPr>
              <w:t>‎</w:t>
            </w:r>
            <w:r w:rsidR="002F4547">
              <w:t>7</w:t>
            </w:r>
            <w:r w:rsidR="006A78E3" w:rsidRPr="00645B47">
              <w:fldChar w:fldCharType="end"/>
            </w:r>
            <w:r w:rsidR="005D0072" w:rsidRPr="00645B47">
              <w:t xml:space="preserve"> of Schedule 8.1 (Governance).</w:t>
            </w:r>
          </w:p>
        </w:tc>
      </w:tr>
    </w:tbl>
    <w:p w14:paraId="13ECFE49" w14:textId="77777777" w:rsidR="00763AD0" w:rsidRPr="00645B47" w:rsidRDefault="00763AD0" w:rsidP="00763AD0">
      <w:pPr>
        <w:pStyle w:val="Level1"/>
        <w:rPr>
          <w:caps/>
        </w:rPr>
      </w:pPr>
      <w:bookmarkStart w:id="3" w:name="_Ref40346049"/>
      <w:r w:rsidRPr="00645B47">
        <w:rPr>
          <w:b/>
          <w:bCs/>
          <w:caps/>
        </w:rPr>
        <w:t>Management of the Services</w:t>
      </w:r>
      <w:bookmarkEnd w:id="3"/>
    </w:p>
    <w:p w14:paraId="05E3EB7F" w14:textId="3D885443" w:rsidR="00763AD0" w:rsidRPr="00645B47" w:rsidRDefault="00763AD0" w:rsidP="00763AD0">
      <w:pPr>
        <w:pStyle w:val="Level2"/>
      </w:pPr>
      <w:r w:rsidRPr="00645B47">
        <w:t xml:space="preserve">The </w:t>
      </w:r>
      <w:r w:rsidR="00633697" w:rsidRPr="00645B47">
        <w:t>Service Provider</w:t>
      </w:r>
      <w:r w:rsidRPr="00645B47">
        <w:t xml:space="preserve"> shall appoint a </w:t>
      </w:r>
      <w:r w:rsidR="00B560F0">
        <w:t>P</w:t>
      </w:r>
      <w:r w:rsidRPr="00645B47">
        <w:t xml:space="preserve">roject </w:t>
      </w:r>
      <w:r w:rsidR="00B560F0">
        <w:t>M</w:t>
      </w:r>
      <w:r w:rsidRPr="00645B47">
        <w:t>anager for the purposes of this Agreement through whom the Service</w:t>
      </w:r>
      <w:r w:rsidR="005D0072" w:rsidRPr="00645B47">
        <w:t xml:space="preserve">s shall be managed </w:t>
      </w:r>
      <w:r w:rsidR="00BF01A4" w:rsidRPr="00645B47">
        <w:t>on</w:t>
      </w:r>
      <w:r w:rsidR="005D0072" w:rsidRPr="00645B47">
        <w:t xml:space="preserve"> a day-to-</w:t>
      </w:r>
      <w:r w:rsidRPr="00645B47">
        <w:t>day</w:t>
      </w:r>
      <w:r w:rsidR="00BF01A4" w:rsidRPr="00645B47">
        <w:t xml:space="preserve"> basis</w:t>
      </w:r>
      <w:r w:rsidRPr="00645B47">
        <w:t>.</w:t>
      </w:r>
    </w:p>
    <w:p w14:paraId="13CE2ABA" w14:textId="77777777" w:rsidR="00763AD0" w:rsidRPr="00645B47" w:rsidRDefault="00763AD0" w:rsidP="00763AD0">
      <w:pPr>
        <w:pStyle w:val="Level2"/>
      </w:pPr>
      <w:r w:rsidRPr="00645B47">
        <w:t>Both Parties shall ensure that appropriate resource is made available on a regular basis such that the aims, objectives and specific provisions of this Agreement can be fully realised.</w:t>
      </w:r>
    </w:p>
    <w:p w14:paraId="6749CEE6" w14:textId="77777777" w:rsidR="00763AD0" w:rsidRPr="00645B47" w:rsidRDefault="00763AD0" w:rsidP="00763AD0">
      <w:pPr>
        <w:pStyle w:val="Level1"/>
        <w:keepNext/>
        <w:rPr>
          <w:caps/>
        </w:rPr>
      </w:pPr>
      <w:r w:rsidRPr="00645B47">
        <w:rPr>
          <w:b/>
          <w:bCs/>
          <w:caps/>
        </w:rPr>
        <w:t>Boards</w:t>
      </w:r>
    </w:p>
    <w:p w14:paraId="159349A4" w14:textId="77777777" w:rsidR="00763AD0" w:rsidRPr="00645B47" w:rsidRDefault="00763AD0" w:rsidP="00763AD0">
      <w:pPr>
        <w:pStyle w:val="Body"/>
        <w:keepNext/>
        <w:rPr>
          <w:b/>
          <w:bCs/>
        </w:rPr>
      </w:pPr>
      <w:r w:rsidRPr="00645B47">
        <w:rPr>
          <w:b/>
          <w:bCs/>
        </w:rPr>
        <w:t>Establishment and structure of the Boards</w:t>
      </w:r>
    </w:p>
    <w:p w14:paraId="4E7CC443" w14:textId="77777777" w:rsidR="00763AD0" w:rsidRPr="00645B47" w:rsidRDefault="00763AD0" w:rsidP="00763AD0">
      <w:pPr>
        <w:pStyle w:val="Level2"/>
      </w:pPr>
      <w:r w:rsidRPr="00645B47">
        <w:t xml:space="preserve">The Boards shall be established by the </w:t>
      </w:r>
      <w:r w:rsidR="00081760" w:rsidRPr="00645B47">
        <w:t>Customer</w:t>
      </w:r>
      <w:r w:rsidRPr="00645B47">
        <w:t xml:space="preserve"> for the purposes of this Agreement on which both the </w:t>
      </w:r>
      <w:r w:rsidR="00633697" w:rsidRPr="00645B47">
        <w:t>Service Provider</w:t>
      </w:r>
      <w:r w:rsidRPr="00645B47">
        <w:t xml:space="preserve"> and the </w:t>
      </w:r>
      <w:r w:rsidR="00081760" w:rsidRPr="00645B47">
        <w:t>Customer</w:t>
      </w:r>
      <w:r w:rsidRPr="00645B47">
        <w:t xml:space="preserve"> shall be represented.</w:t>
      </w:r>
    </w:p>
    <w:p w14:paraId="23821436" w14:textId="77777777" w:rsidR="00763AD0" w:rsidRPr="00645B47" w:rsidRDefault="00763AD0" w:rsidP="00763AD0">
      <w:pPr>
        <w:pStyle w:val="Level2"/>
      </w:pPr>
      <w:r w:rsidRPr="00645B47">
        <w:t>In relation to each Board, the:</w:t>
      </w:r>
    </w:p>
    <w:p w14:paraId="504E153D" w14:textId="77777777" w:rsidR="00763AD0" w:rsidRPr="00645B47" w:rsidRDefault="00081760" w:rsidP="00763AD0">
      <w:pPr>
        <w:pStyle w:val="Level3"/>
      </w:pPr>
      <w:r w:rsidRPr="00645B47">
        <w:t>Customer</w:t>
      </w:r>
      <w:r w:rsidR="00763AD0" w:rsidRPr="00645B47">
        <w:t xml:space="preserve"> Board Members;</w:t>
      </w:r>
    </w:p>
    <w:p w14:paraId="5E9192C9" w14:textId="77777777" w:rsidR="00763AD0" w:rsidRPr="00645B47" w:rsidRDefault="00633697" w:rsidP="00763AD0">
      <w:pPr>
        <w:pStyle w:val="Level3"/>
      </w:pPr>
      <w:r w:rsidRPr="00645B47">
        <w:t>Service Provider</w:t>
      </w:r>
      <w:r w:rsidR="00763AD0" w:rsidRPr="00645B47">
        <w:t xml:space="preserve"> Board Members;</w:t>
      </w:r>
    </w:p>
    <w:p w14:paraId="11B909C1" w14:textId="77777777" w:rsidR="00763AD0" w:rsidRPr="00645B47" w:rsidRDefault="00763AD0" w:rsidP="00763AD0">
      <w:pPr>
        <w:pStyle w:val="Level3"/>
      </w:pPr>
      <w:r w:rsidRPr="00645B47">
        <w:t>frequency that the Board shall meet (unless otherwise agreed between the Parties);</w:t>
      </w:r>
    </w:p>
    <w:p w14:paraId="02B7F7B3" w14:textId="77777777" w:rsidR="00763AD0" w:rsidRPr="00645B47" w:rsidRDefault="00763AD0" w:rsidP="00763AD0">
      <w:pPr>
        <w:pStyle w:val="Level3"/>
      </w:pPr>
      <w:r w:rsidRPr="00645B47">
        <w:lastRenderedPageBreak/>
        <w:t>location of the Board's meetings; and</w:t>
      </w:r>
    </w:p>
    <w:p w14:paraId="66A6458C" w14:textId="77777777" w:rsidR="00360349" w:rsidRPr="00645B47" w:rsidRDefault="00763AD0" w:rsidP="00763AD0">
      <w:pPr>
        <w:pStyle w:val="Level3"/>
      </w:pPr>
      <w:r w:rsidRPr="00645B47">
        <w:t xml:space="preserve">planned start date by which the Board shall be established, </w:t>
      </w:r>
    </w:p>
    <w:p w14:paraId="13C6FC8F" w14:textId="77777777" w:rsidR="00763AD0" w:rsidRPr="00645B47" w:rsidRDefault="00763AD0" w:rsidP="00360349">
      <w:pPr>
        <w:pStyle w:val="Level3"/>
        <w:numPr>
          <w:ilvl w:val="0"/>
          <w:numId w:val="0"/>
        </w:numPr>
        <w:ind w:left="851"/>
      </w:pPr>
      <w:r w:rsidRPr="00645B47">
        <w:t>shall be as set out in Annex 1.</w:t>
      </w:r>
    </w:p>
    <w:p w14:paraId="53D3A542" w14:textId="77777777" w:rsidR="00763AD0" w:rsidRPr="00645B47" w:rsidRDefault="00763AD0" w:rsidP="00763AD0">
      <w:pPr>
        <w:pStyle w:val="Level2"/>
      </w:pPr>
      <w:bookmarkStart w:id="4" w:name="_Ref384115005"/>
      <w:proofErr w:type="gramStart"/>
      <w:r w:rsidRPr="00645B47">
        <w:t>In the event that</w:t>
      </w:r>
      <w:proofErr w:type="gramEnd"/>
      <w:r w:rsidRPr="00645B47">
        <w:t xml:space="preserve"> either Party wishes to replace any of its appointed Board Members, that Party shall notify the other in writing of the proposed change for agreement by the other Party (such agreement not to be unreasonably withheld or delayed). </w:t>
      </w:r>
      <w:r w:rsidR="005D0072" w:rsidRPr="00645B47">
        <w:t xml:space="preserve"> </w:t>
      </w:r>
      <w:r w:rsidRPr="00645B47">
        <w:t xml:space="preserve">Notwithstanding the foregoing it is intended that each </w:t>
      </w:r>
      <w:r w:rsidR="00081760" w:rsidRPr="00645B47">
        <w:t>Customer</w:t>
      </w:r>
      <w:r w:rsidRPr="00645B47">
        <w:t xml:space="preserve"> Board Member </w:t>
      </w:r>
      <w:proofErr w:type="gramStart"/>
      <w:r w:rsidRPr="00645B47">
        <w:t>has at all times</w:t>
      </w:r>
      <w:proofErr w:type="gramEnd"/>
      <w:r w:rsidRPr="00645B47">
        <w:t xml:space="preserve"> a counterpart </w:t>
      </w:r>
      <w:r w:rsidR="00633697" w:rsidRPr="00645B47">
        <w:t>Service Provider</w:t>
      </w:r>
      <w:r w:rsidRPr="00645B47">
        <w:t xml:space="preserve"> Board Member of equivalent seniority and expertise.</w:t>
      </w:r>
      <w:bookmarkEnd w:id="4"/>
    </w:p>
    <w:p w14:paraId="7977AE5D" w14:textId="77777777" w:rsidR="00763AD0" w:rsidRPr="00645B47" w:rsidRDefault="00763AD0" w:rsidP="00763AD0">
      <w:pPr>
        <w:pStyle w:val="Body"/>
        <w:rPr>
          <w:b/>
          <w:bCs/>
        </w:rPr>
      </w:pPr>
      <w:r w:rsidRPr="00645B47">
        <w:rPr>
          <w:b/>
          <w:bCs/>
        </w:rPr>
        <w:t>Board meetings</w:t>
      </w:r>
    </w:p>
    <w:p w14:paraId="7F691A5F" w14:textId="77777777" w:rsidR="00763AD0" w:rsidRPr="00645B47" w:rsidRDefault="00763AD0" w:rsidP="00763AD0">
      <w:pPr>
        <w:pStyle w:val="Level2"/>
      </w:pPr>
      <w:r w:rsidRPr="00645B47">
        <w:t xml:space="preserve">Each Party shall ensure that its Board Members shall make all reasonable efforts to attend Board meetings at which that Board Member's attendance is required. </w:t>
      </w:r>
      <w:r w:rsidR="005D0072" w:rsidRPr="00645B47">
        <w:t xml:space="preserve"> </w:t>
      </w:r>
      <w:r w:rsidRPr="00645B47">
        <w:t>If any Board Member is not able to attend a Board meeting, that person shall use all reasonable endeavours to ensure that:</w:t>
      </w:r>
    </w:p>
    <w:p w14:paraId="7E25A0A0" w14:textId="77777777" w:rsidR="00763AD0" w:rsidRPr="00645B47" w:rsidRDefault="00763AD0" w:rsidP="00763AD0">
      <w:pPr>
        <w:pStyle w:val="Level3"/>
      </w:pPr>
      <w:r w:rsidRPr="00645B47">
        <w:t>a delegate attends the relevant Board meeting in his/her place who (wherever possible) is properly briefed and prepared; and</w:t>
      </w:r>
    </w:p>
    <w:p w14:paraId="04900C8B" w14:textId="3F757D15" w:rsidR="00763AD0" w:rsidRPr="00645B47" w:rsidRDefault="00763AD0" w:rsidP="00763AD0">
      <w:pPr>
        <w:pStyle w:val="Level3"/>
      </w:pPr>
      <w:r w:rsidRPr="00645B47">
        <w:t xml:space="preserve">that he/she is debriefed by such delegate after the Board </w:t>
      </w:r>
      <w:r w:rsidR="005E47E7">
        <w:t>m</w:t>
      </w:r>
      <w:r w:rsidRPr="00645B47">
        <w:t>eeting.</w:t>
      </w:r>
    </w:p>
    <w:p w14:paraId="253DF20F" w14:textId="77777777" w:rsidR="00763AD0" w:rsidRPr="00645B47" w:rsidRDefault="00763AD0" w:rsidP="00763AD0">
      <w:pPr>
        <w:pStyle w:val="Level2"/>
      </w:pPr>
      <w:r w:rsidRPr="00645B47">
        <w:t xml:space="preserve">A chairperson shall be appointed by the </w:t>
      </w:r>
      <w:r w:rsidR="00081760" w:rsidRPr="00645B47">
        <w:t>Customer</w:t>
      </w:r>
      <w:r w:rsidRPr="00645B47">
        <w:t xml:space="preserve"> for each Board as identified in Annex 1. </w:t>
      </w:r>
      <w:r w:rsidR="005D0072" w:rsidRPr="00645B47">
        <w:t xml:space="preserve"> </w:t>
      </w:r>
      <w:r w:rsidRPr="00645B47">
        <w:t>The chairperson shall be responsible for:</w:t>
      </w:r>
    </w:p>
    <w:p w14:paraId="547C00D1" w14:textId="77777777" w:rsidR="00763AD0" w:rsidRPr="00645B47" w:rsidRDefault="00763AD0" w:rsidP="00763AD0">
      <w:pPr>
        <w:pStyle w:val="Level3"/>
      </w:pPr>
      <w:r w:rsidRPr="00645B47">
        <w:t>scheduling Board meetings;</w:t>
      </w:r>
    </w:p>
    <w:p w14:paraId="343823D3" w14:textId="77777777" w:rsidR="00763AD0" w:rsidRPr="00645B47" w:rsidRDefault="00763AD0" w:rsidP="00763AD0">
      <w:pPr>
        <w:pStyle w:val="Level3"/>
      </w:pPr>
      <w:r w:rsidRPr="00645B47">
        <w:t>setting the agenda for Board meetings and circulating to all attendees in advance of such meeting;</w:t>
      </w:r>
    </w:p>
    <w:p w14:paraId="68C31D95" w14:textId="77777777" w:rsidR="00763AD0" w:rsidRPr="00645B47" w:rsidRDefault="00763AD0" w:rsidP="00763AD0">
      <w:pPr>
        <w:pStyle w:val="Level3"/>
      </w:pPr>
      <w:r w:rsidRPr="00645B47">
        <w:t>chairing the Board meetings;</w:t>
      </w:r>
    </w:p>
    <w:p w14:paraId="2052C55B" w14:textId="77777777" w:rsidR="00763AD0" w:rsidRPr="00645B47" w:rsidRDefault="00763AD0" w:rsidP="00763AD0">
      <w:pPr>
        <w:pStyle w:val="Level3"/>
      </w:pPr>
      <w:r w:rsidRPr="00645B47">
        <w:t>monitoring the progress of any follow up tasks and activities agreed to be carried out following Board meetings;</w:t>
      </w:r>
    </w:p>
    <w:p w14:paraId="226A00F0" w14:textId="77777777" w:rsidR="00763AD0" w:rsidRPr="00645B47" w:rsidRDefault="00763AD0" w:rsidP="00763AD0">
      <w:pPr>
        <w:pStyle w:val="Level3"/>
      </w:pPr>
      <w:r w:rsidRPr="00645B47">
        <w:t xml:space="preserve">ensuring that minutes for Board meetings are recorded and disseminated electronically to the appropriate persons and to all Board meeting participants within seven </w:t>
      </w:r>
      <w:r w:rsidR="003D059B" w:rsidRPr="00645B47">
        <w:t xml:space="preserve">(7) </w:t>
      </w:r>
      <w:r w:rsidRPr="00645B47">
        <w:t>Working Days after the Board meeting; and</w:t>
      </w:r>
    </w:p>
    <w:p w14:paraId="57B2B899" w14:textId="77777777" w:rsidR="00763AD0" w:rsidRPr="00645B47" w:rsidRDefault="00763AD0" w:rsidP="00763AD0">
      <w:pPr>
        <w:pStyle w:val="Level3"/>
      </w:pPr>
      <w:r w:rsidRPr="00645B47">
        <w:t>facilitating the process or procedure by which any decision agreed at any Board meeting is given effect in the appropriate manner.</w:t>
      </w:r>
    </w:p>
    <w:p w14:paraId="7E60B55F" w14:textId="77777777" w:rsidR="00763AD0" w:rsidRPr="00645B47" w:rsidRDefault="00763AD0" w:rsidP="00763AD0">
      <w:pPr>
        <w:pStyle w:val="Level2"/>
      </w:pPr>
      <w:r w:rsidRPr="00645B47">
        <w:t xml:space="preserve">Board meetings shall be quorate </w:t>
      </w:r>
      <w:proofErr w:type="gramStart"/>
      <w:r w:rsidRPr="00645B47">
        <w:t>as long as</w:t>
      </w:r>
      <w:proofErr w:type="gramEnd"/>
      <w:r w:rsidRPr="00645B47">
        <w:t xml:space="preserve"> at least two</w:t>
      </w:r>
      <w:r w:rsidR="003D059B" w:rsidRPr="00645B47">
        <w:t xml:space="preserve"> (2)</w:t>
      </w:r>
      <w:r w:rsidRPr="00645B47">
        <w:t xml:space="preserve"> representatives from each Party are present.</w:t>
      </w:r>
    </w:p>
    <w:p w14:paraId="5F1AFE03" w14:textId="77777777" w:rsidR="00763AD0" w:rsidRPr="00645B47" w:rsidRDefault="00763AD0" w:rsidP="00763AD0">
      <w:pPr>
        <w:pStyle w:val="Level2"/>
      </w:pPr>
      <w:r w:rsidRPr="00645B47">
        <w:t xml:space="preserve">The Parties shall ensure, as far as reasonably practicable, that all Boards shall as soon as reasonably practicable resolve the issues and achieve the objectives placed before them. </w:t>
      </w:r>
      <w:r w:rsidR="005D0072" w:rsidRPr="00645B47">
        <w:t xml:space="preserve"> </w:t>
      </w:r>
      <w:r w:rsidRPr="00645B47">
        <w:t>Each Party shall endeavour to ensure that Board Members are empowered to make relevant decisions or have access to empowered individuals for decisions to be made to achieve this.</w:t>
      </w:r>
    </w:p>
    <w:p w14:paraId="298FA6B6" w14:textId="77777777" w:rsidR="00763AD0" w:rsidRPr="00645B47" w:rsidRDefault="00763AD0" w:rsidP="00763AD0">
      <w:pPr>
        <w:pStyle w:val="Level1"/>
        <w:rPr>
          <w:caps/>
        </w:rPr>
      </w:pPr>
      <w:bookmarkStart w:id="5" w:name="_Ref384115034"/>
      <w:r w:rsidRPr="00645B47">
        <w:rPr>
          <w:b/>
          <w:bCs/>
          <w:caps/>
        </w:rPr>
        <w:t>Role of the Service Management Board</w:t>
      </w:r>
      <w:bookmarkEnd w:id="5"/>
    </w:p>
    <w:p w14:paraId="06FB63FF" w14:textId="77777777" w:rsidR="00763AD0" w:rsidRPr="00645B47" w:rsidRDefault="00763AD0" w:rsidP="00360349">
      <w:pPr>
        <w:pStyle w:val="Level2"/>
      </w:pPr>
      <w:r w:rsidRPr="00645B47">
        <w:t>The Service Management Board shall be responsible for the executive management of the Services and shall:</w:t>
      </w:r>
    </w:p>
    <w:p w14:paraId="7537D2E0" w14:textId="77777777" w:rsidR="00763AD0" w:rsidRPr="00645B47" w:rsidRDefault="00763AD0" w:rsidP="00360349">
      <w:pPr>
        <w:pStyle w:val="Level3"/>
      </w:pPr>
      <w:r w:rsidRPr="00645B47">
        <w:t>be accountable to the Programme Board for comprehensive oversight of the Services and for the senior management of the operational relationship between the Parties;</w:t>
      </w:r>
    </w:p>
    <w:p w14:paraId="79A1BFC7" w14:textId="77777777" w:rsidR="00763AD0" w:rsidRPr="00645B47" w:rsidRDefault="00763AD0" w:rsidP="00360349">
      <w:pPr>
        <w:pStyle w:val="Level3"/>
      </w:pPr>
      <w:r w:rsidRPr="00645B47">
        <w:lastRenderedPageBreak/>
        <w:t xml:space="preserve">report to the Programme Board on significant issues requiring decision and resolution by the Programme Board and on progress against the </w:t>
      </w:r>
      <w:proofErr w:type="gramStart"/>
      <w:r w:rsidRPr="00645B47">
        <w:t>high level</w:t>
      </w:r>
      <w:proofErr w:type="gramEnd"/>
      <w:r w:rsidRPr="00645B47">
        <w:t xml:space="preserve"> Implementation Plan;</w:t>
      </w:r>
    </w:p>
    <w:p w14:paraId="4D471E6B" w14:textId="77777777" w:rsidR="00763AD0" w:rsidRPr="00645B47" w:rsidRDefault="00763AD0" w:rsidP="00360349">
      <w:pPr>
        <w:pStyle w:val="Level3"/>
      </w:pPr>
      <w:r w:rsidRPr="00645B47">
        <w:t>receive reports from the Project Managers on matters such as issues relating to delivery of existing Services and performance against Performance Indicators, progress against the Implementation Plan and possible future developments;</w:t>
      </w:r>
    </w:p>
    <w:p w14:paraId="3C66C2B7" w14:textId="77777777" w:rsidR="00763AD0" w:rsidRPr="00645B47" w:rsidRDefault="00763AD0" w:rsidP="00360349">
      <w:pPr>
        <w:pStyle w:val="Level3"/>
      </w:pPr>
      <w:r w:rsidRPr="00645B47">
        <w:t>review and report to the Programme Board on service management, co</w:t>
      </w:r>
      <w:r w:rsidR="00360349" w:rsidRPr="00645B47">
        <w:t>-</w:t>
      </w:r>
      <w:r w:rsidRPr="00645B47">
        <w:t>ordination of individual projects and any integration issues;</w:t>
      </w:r>
    </w:p>
    <w:p w14:paraId="4D48CA22" w14:textId="194C5211" w:rsidR="00763AD0" w:rsidRPr="00645B47" w:rsidRDefault="00763AD0" w:rsidP="00360349">
      <w:pPr>
        <w:pStyle w:val="Level3"/>
      </w:pPr>
      <w:bookmarkStart w:id="6" w:name="_Ref40364141"/>
      <w:r w:rsidRPr="00645B47">
        <w:t xml:space="preserve">deal with the prioritisation of resources and the appointment of </w:t>
      </w:r>
      <w:r w:rsidR="005E47E7">
        <w:t>Service Provider Personnel and Customer Staff</w:t>
      </w:r>
      <w:r w:rsidRPr="00645B47">
        <w:t xml:space="preserve"> on behalf of the Parties;</w:t>
      </w:r>
      <w:bookmarkEnd w:id="6"/>
    </w:p>
    <w:p w14:paraId="7C7F6A84" w14:textId="77777777" w:rsidR="00763AD0" w:rsidRPr="00645B47" w:rsidRDefault="00763AD0" w:rsidP="00360349">
      <w:pPr>
        <w:pStyle w:val="Level3"/>
      </w:pPr>
      <w:r w:rsidRPr="00645B47">
        <w:t>consider and resolve Disputes (including Disputes as to the cause of a Delay or the performance of the Services) in the first instance and if necessary escalate the Dispute to the Programme Board; and</w:t>
      </w:r>
    </w:p>
    <w:p w14:paraId="3F2646EF" w14:textId="5E464DC8" w:rsidR="00763AD0" w:rsidRPr="00645B47" w:rsidRDefault="00763AD0" w:rsidP="00360349">
      <w:pPr>
        <w:pStyle w:val="Level3"/>
      </w:pPr>
      <w:r w:rsidRPr="00645B47">
        <w:t>develop operational/</w:t>
      </w:r>
      <w:r w:rsidR="005E47E7">
        <w:t>S</w:t>
      </w:r>
      <w:r w:rsidR="00BF01A4" w:rsidRPr="00645B47">
        <w:t xml:space="preserve">ervice </w:t>
      </w:r>
      <w:r w:rsidR="005E47E7">
        <w:t>P</w:t>
      </w:r>
      <w:r w:rsidR="00BF01A4" w:rsidRPr="00645B47">
        <w:t xml:space="preserve">rovider </w:t>
      </w:r>
      <w:r w:rsidRPr="00645B47">
        <w:t>relationship and develop and propose the relationship development strategy and ensure the implementation of the same.</w:t>
      </w:r>
    </w:p>
    <w:p w14:paraId="3A7C17C4" w14:textId="77777777" w:rsidR="00763AD0" w:rsidRPr="00645B47" w:rsidRDefault="00763AD0" w:rsidP="00763AD0">
      <w:pPr>
        <w:pStyle w:val="Level1"/>
        <w:rPr>
          <w:caps/>
        </w:rPr>
      </w:pPr>
      <w:bookmarkStart w:id="7" w:name="_Ref40348293"/>
      <w:r w:rsidRPr="00645B47">
        <w:rPr>
          <w:b/>
          <w:bCs/>
          <w:caps/>
        </w:rPr>
        <w:t>Role of the Programme Board</w:t>
      </w:r>
      <w:bookmarkEnd w:id="7"/>
    </w:p>
    <w:p w14:paraId="45A884FB" w14:textId="77777777" w:rsidR="00763AD0" w:rsidRPr="00645B47" w:rsidRDefault="00763AD0" w:rsidP="00763AD0">
      <w:pPr>
        <w:pStyle w:val="Level2"/>
      </w:pPr>
      <w:r w:rsidRPr="00645B47">
        <w:t>The Programme Board shall:</w:t>
      </w:r>
    </w:p>
    <w:p w14:paraId="6D0275A9" w14:textId="77777777" w:rsidR="00763AD0" w:rsidRPr="00645B47" w:rsidRDefault="00763AD0" w:rsidP="00763AD0">
      <w:pPr>
        <w:pStyle w:val="Level3"/>
      </w:pPr>
      <w:r w:rsidRPr="00645B47">
        <w:t>provide senior level guidance, leadership and strategy for the overall delivery of the Services;</w:t>
      </w:r>
    </w:p>
    <w:p w14:paraId="1268C47E" w14:textId="77777777" w:rsidR="00763AD0" w:rsidRPr="00645B47" w:rsidRDefault="00763AD0" w:rsidP="00763AD0">
      <w:pPr>
        <w:pStyle w:val="Level3"/>
      </w:pPr>
      <w:r w:rsidRPr="00645B47">
        <w:t>be the point of escalation from the Change Management Board, the Technical Board and the Service Management Board; and</w:t>
      </w:r>
    </w:p>
    <w:p w14:paraId="5846BF0F" w14:textId="34755258" w:rsidR="00763AD0" w:rsidRPr="00645B47" w:rsidRDefault="00763AD0" w:rsidP="003D059B">
      <w:pPr>
        <w:pStyle w:val="Level3"/>
      </w:pPr>
      <w:r w:rsidRPr="00645B47">
        <w:t xml:space="preserve">carry out the specific obligations attributed to it in paragraph </w:t>
      </w:r>
      <w:r w:rsidR="006A78E3" w:rsidRPr="00645B47">
        <w:fldChar w:fldCharType="begin"/>
      </w:r>
      <w:r w:rsidR="003D059B" w:rsidRPr="00645B47">
        <w:instrText xml:space="preserve"> REF _Ref384115094 \r \h </w:instrText>
      </w:r>
      <w:r w:rsidR="00645B47" w:rsidRPr="00645B47">
        <w:instrText xml:space="preserve"> \* MERGEFORMAT </w:instrText>
      </w:r>
      <w:r w:rsidR="006A78E3" w:rsidRPr="00645B47">
        <w:fldChar w:fldCharType="separate"/>
      </w:r>
      <w:r w:rsidR="002F4547">
        <w:rPr>
          <w:rFonts w:hint="eastAsia"/>
          <w:cs/>
        </w:rPr>
        <w:t>‎</w:t>
      </w:r>
      <w:r w:rsidR="002F4547">
        <w:t>5.2</w:t>
      </w:r>
      <w:r w:rsidR="006A78E3" w:rsidRPr="00645B47">
        <w:fldChar w:fldCharType="end"/>
      </w:r>
      <w:r w:rsidRPr="00645B47">
        <w:t>.</w:t>
      </w:r>
    </w:p>
    <w:p w14:paraId="2D1C7F83" w14:textId="77777777" w:rsidR="00763AD0" w:rsidRPr="00645B47" w:rsidRDefault="00763AD0" w:rsidP="00763AD0">
      <w:pPr>
        <w:pStyle w:val="Level2"/>
      </w:pPr>
      <w:bookmarkStart w:id="8" w:name="_Ref384115094"/>
      <w:r w:rsidRPr="00645B47">
        <w:t>The Programme Board shall:</w:t>
      </w:r>
      <w:bookmarkEnd w:id="8"/>
    </w:p>
    <w:p w14:paraId="39548EFF" w14:textId="77777777" w:rsidR="00763AD0" w:rsidRPr="00645B47" w:rsidRDefault="00763AD0" w:rsidP="00763AD0">
      <w:pPr>
        <w:pStyle w:val="Level3"/>
      </w:pPr>
      <w:r w:rsidRPr="00645B47">
        <w:t xml:space="preserve">ensure that this Agreement is operated throughout the Term in a manner which optimises the value for money and operational benefit derived by the </w:t>
      </w:r>
      <w:r w:rsidR="00081760" w:rsidRPr="00645B47">
        <w:t>Customer</w:t>
      </w:r>
      <w:r w:rsidRPr="00645B47">
        <w:t xml:space="preserve"> and the commercial benefit derived by the </w:t>
      </w:r>
      <w:r w:rsidR="00633697" w:rsidRPr="00645B47">
        <w:t>Service Provider</w:t>
      </w:r>
      <w:r w:rsidRPr="00645B47">
        <w:t>;</w:t>
      </w:r>
    </w:p>
    <w:p w14:paraId="7BFE8E45" w14:textId="77777777" w:rsidR="00763AD0" w:rsidRPr="00645B47" w:rsidRDefault="00763AD0" w:rsidP="00763AD0">
      <w:pPr>
        <w:pStyle w:val="Level3"/>
      </w:pPr>
      <w:r w:rsidRPr="00645B47">
        <w:t xml:space="preserve">receive and review reports from the Service Management Board and review reports on technology, service and other developments that offer potential for improving the benefit that either Party is receiving, </w:t>
      </w:r>
      <w:proofErr w:type="gramStart"/>
      <w:r w:rsidRPr="00645B47">
        <w:t>in particular value</w:t>
      </w:r>
      <w:proofErr w:type="gramEnd"/>
      <w:r w:rsidRPr="00645B47">
        <w:t xml:space="preserve"> for money;</w:t>
      </w:r>
    </w:p>
    <w:p w14:paraId="6FA4F1C3" w14:textId="11AC1AE8" w:rsidR="00763AD0" w:rsidRPr="00645B47" w:rsidRDefault="00763AD0" w:rsidP="00763AD0">
      <w:pPr>
        <w:pStyle w:val="Level3"/>
      </w:pPr>
      <w:r w:rsidRPr="00645B47">
        <w:t>determine business strategy and provide guidance on policy matters which may impact on the implementation of the Servic</w:t>
      </w:r>
      <w:r w:rsidR="00591758" w:rsidRPr="00645B47">
        <w:t>es;</w:t>
      </w:r>
      <w:r w:rsidR="006725EC">
        <w:t xml:space="preserve"> and </w:t>
      </w:r>
    </w:p>
    <w:p w14:paraId="797D7A6F" w14:textId="77777777" w:rsidR="00763AD0" w:rsidRPr="00645B47" w:rsidRDefault="00763AD0" w:rsidP="00763AD0">
      <w:pPr>
        <w:pStyle w:val="Level3"/>
      </w:pPr>
      <w:r w:rsidRPr="00645B47">
        <w:t>provide guidance and authorisation to the Change Management Board on relevant Changes.</w:t>
      </w:r>
    </w:p>
    <w:p w14:paraId="5DCEDBE0" w14:textId="77777777" w:rsidR="00763AD0" w:rsidRPr="00645B47" w:rsidRDefault="00763AD0" w:rsidP="00763AD0">
      <w:pPr>
        <w:pStyle w:val="Level1"/>
        <w:rPr>
          <w:caps/>
        </w:rPr>
      </w:pPr>
      <w:bookmarkStart w:id="9" w:name="_Ref384115014"/>
      <w:r w:rsidRPr="00645B47">
        <w:rPr>
          <w:b/>
          <w:bCs/>
          <w:caps/>
        </w:rPr>
        <w:t>Role of the Change Management Board</w:t>
      </w:r>
      <w:bookmarkEnd w:id="9"/>
    </w:p>
    <w:p w14:paraId="63D5FB69" w14:textId="77777777" w:rsidR="00763AD0" w:rsidRPr="00645B47" w:rsidRDefault="00763AD0" w:rsidP="005B15A1">
      <w:pPr>
        <w:pStyle w:val="Level2"/>
        <w:tabs>
          <w:tab w:val="left" w:pos="4111"/>
        </w:tabs>
      </w:pPr>
      <w:r w:rsidRPr="00645B47">
        <w:t xml:space="preserve">The Change Management Board shall assess the impact and approve or reject </w:t>
      </w:r>
      <w:r w:rsidR="00BE2222" w:rsidRPr="00645B47">
        <w:t xml:space="preserve">the progression of </w:t>
      </w:r>
      <w:r w:rsidRPr="00645B47">
        <w:t>all Change Requests.</w:t>
      </w:r>
      <w:r w:rsidR="005D0072" w:rsidRPr="00645B47">
        <w:t xml:space="preserve"> </w:t>
      </w:r>
      <w:r w:rsidRPr="00645B47">
        <w:t xml:space="preserve"> Changes which will have a significant impact on the Services shall be escalated to the Programme Board.</w:t>
      </w:r>
    </w:p>
    <w:p w14:paraId="231ADF96" w14:textId="77777777" w:rsidR="00763AD0" w:rsidRPr="00645B47" w:rsidRDefault="00763AD0" w:rsidP="00763AD0">
      <w:pPr>
        <w:pStyle w:val="Level2"/>
      </w:pPr>
      <w:r w:rsidRPr="00645B47">
        <w:t>The Change Management Board shall:</w:t>
      </w:r>
    </w:p>
    <w:p w14:paraId="59003B4F" w14:textId="77777777" w:rsidR="00763AD0" w:rsidRPr="00645B47" w:rsidRDefault="00763AD0" w:rsidP="00763AD0">
      <w:pPr>
        <w:pStyle w:val="Level3"/>
      </w:pPr>
      <w:r w:rsidRPr="00645B47">
        <w:t>analyse and record the impact of all Changes, specifically whether the proposed Change:</w:t>
      </w:r>
    </w:p>
    <w:p w14:paraId="78F019EA" w14:textId="77777777" w:rsidR="00763AD0" w:rsidRPr="00645B47" w:rsidRDefault="00763AD0" w:rsidP="00763AD0">
      <w:pPr>
        <w:pStyle w:val="Level4"/>
      </w:pPr>
      <w:r w:rsidRPr="00645B47">
        <w:t>has an impact on other areas or aspects of this Agreement and/or other documentation relating to the Services;</w:t>
      </w:r>
    </w:p>
    <w:p w14:paraId="2E1F2C81" w14:textId="77777777" w:rsidR="00763AD0" w:rsidRPr="00645B47" w:rsidRDefault="00763AD0" w:rsidP="00763AD0">
      <w:pPr>
        <w:pStyle w:val="Level4"/>
      </w:pPr>
      <w:r w:rsidRPr="00645B47">
        <w:lastRenderedPageBreak/>
        <w:t xml:space="preserve">has an impact on the ability of the </w:t>
      </w:r>
      <w:r w:rsidR="00081760" w:rsidRPr="00645B47">
        <w:t>Customer</w:t>
      </w:r>
      <w:r w:rsidRPr="00645B47">
        <w:t xml:space="preserve"> to meet its agreed business needs within agreed time-scales;</w:t>
      </w:r>
    </w:p>
    <w:p w14:paraId="7CFB2C7F" w14:textId="77777777" w:rsidR="00763AD0" w:rsidRPr="00645B47" w:rsidRDefault="00763AD0" w:rsidP="00763AD0">
      <w:pPr>
        <w:pStyle w:val="Level4"/>
      </w:pPr>
      <w:r w:rsidRPr="00645B47">
        <w:t>will raise any risks or issues relating to the proposed Change; and</w:t>
      </w:r>
    </w:p>
    <w:p w14:paraId="4AE709F5" w14:textId="77777777" w:rsidR="00763AD0" w:rsidRPr="00645B47" w:rsidRDefault="00763AD0" w:rsidP="00763AD0">
      <w:pPr>
        <w:pStyle w:val="Level4"/>
      </w:pPr>
      <w:r w:rsidRPr="00645B47">
        <w:t>will provide value for money in consideration of any changes to the Financial Model, future Charges and/or Performance Indicators and Target Performance Levels;</w:t>
      </w:r>
    </w:p>
    <w:p w14:paraId="1C75E5BB" w14:textId="77777777" w:rsidR="00763AD0" w:rsidRPr="00645B47" w:rsidRDefault="00763AD0" w:rsidP="00763AD0">
      <w:pPr>
        <w:pStyle w:val="Level3"/>
      </w:pPr>
      <w:r w:rsidRPr="00645B47">
        <w:t>provide recommendations, seek guidance and authorisation from the Programme Board as required; and</w:t>
      </w:r>
    </w:p>
    <w:p w14:paraId="71FAF5B9" w14:textId="653BB72D" w:rsidR="00763AD0" w:rsidRPr="00645B47" w:rsidRDefault="00763AD0" w:rsidP="00763AD0">
      <w:pPr>
        <w:pStyle w:val="Level3"/>
      </w:pPr>
      <w:r w:rsidRPr="00645B47">
        <w:t xml:space="preserve">approve or reject (close) </w:t>
      </w:r>
      <w:r w:rsidR="00BE2222" w:rsidRPr="00645B47">
        <w:t xml:space="preserve">the progression of </w:t>
      </w:r>
      <w:r w:rsidRPr="00645B47">
        <w:t>all proposed Changes</w:t>
      </w:r>
      <w:r w:rsidR="005E47E7">
        <w:t xml:space="preserve"> listed on the Change Schedule (as defined in Schedule 8.2 (Change Control Procedure))</w:t>
      </w:r>
      <w:r w:rsidRPr="00645B47">
        <w:t>.</w:t>
      </w:r>
    </w:p>
    <w:p w14:paraId="43B19C4A" w14:textId="77777777" w:rsidR="00763AD0" w:rsidRPr="00645B47" w:rsidRDefault="00763AD0" w:rsidP="00763AD0">
      <w:pPr>
        <w:pStyle w:val="Level1"/>
        <w:rPr>
          <w:caps/>
        </w:rPr>
      </w:pPr>
      <w:bookmarkStart w:id="10" w:name="_Ref384115039"/>
      <w:r w:rsidRPr="00645B47">
        <w:rPr>
          <w:b/>
          <w:bCs/>
          <w:caps/>
        </w:rPr>
        <w:t>Role of the Technical Board</w:t>
      </w:r>
      <w:bookmarkEnd w:id="10"/>
    </w:p>
    <w:p w14:paraId="0FC593E2" w14:textId="77777777" w:rsidR="00763AD0" w:rsidRPr="00645B47" w:rsidRDefault="00763AD0" w:rsidP="00763AD0">
      <w:pPr>
        <w:pStyle w:val="Level2"/>
      </w:pPr>
      <w:r w:rsidRPr="00645B47">
        <w:t xml:space="preserve">The Technical Board shall be accountable to the Programme Board for oversight of the technology used in the </w:t>
      </w:r>
      <w:r w:rsidR="00633697" w:rsidRPr="00645B47">
        <w:t>Service Provider</w:t>
      </w:r>
      <w:r w:rsidRPr="00645B47">
        <w:t xml:space="preserve"> Solution and ensuring that technological choices are made to maximise the </w:t>
      </w:r>
      <w:proofErr w:type="gramStart"/>
      <w:r w:rsidRPr="00645B47">
        <w:t>long term</w:t>
      </w:r>
      <w:proofErr w:type="gramEnd"/>
      <w:r w:rsidRPr="00645B47">
        <w:t xml:space="preserve"> value of the </w:t>
      </w:r>
      <w:r w:rsidR="00633697" w:rsidRPr="00645B47">
        <w:t>Service Provider</w:t>
      </w:r>
      <w:r w:rsidRPr="00645B47">
        <w:t xml:space="preserve"> Solution as a business asset of the </w:t>
      </w:r>
      <w:r w:rsidR="00081760" w:rsidRPr="00645B47">
        <w:t>Customer</w:t>
      </w:r>
      <w:r w:rsidRPr="00645B47">
        <w:t>.</w:t>
      </w:r>
    </w:p>
    <w:p w14:paraId="29C70624" w14:textId="77777777" w:rsidR="00763AD0" w:rsidRPr="00645B47" w:rsidRDefault="00763AD0" w:rsidP="00763AD0">
      <w:pPr>
        <w:pStyle w:val="Level2"/>
      </w:pPr>
      <w:r w:rsidRPr="00645B47">
        <w:t>The Technical Board shall:</w:t>
      </w:r>
    </w:p>
    <w:p w14:paraId="53436007" w14:textId="25095730" w:rsidR="00763AD0" w:rsidRPr="00645B47" w:rsidRDefault="00763AD0" w:rsidP="00763AD0">
      <w:pPr>
        <w:pStyle w:val="Level3"/>
      </w:pPr>
      <w:r w:rsidRPr="00645B47">
        <w:t>ensure compliance with the Standards</w:t>
      </w:r>
      <w:r w:rsidR="00B560F0">
        <w:t xml:space="preserve"> and the Customer Requirements set out in Schedule 2.4 (Security Management)</w:t>
      </w:r>
      <w:r w:rsidRPr="00645B47">
        <w:t>;</w:t>
      </w:r>
    </w:p>
    <w:p w14:paraId="5AC7DB49" w14:textId="77777777" w:rsidR="00763AD0" w:rsidRPr="00645B47" w:rsidRDefault="00763AD0" w:rsidP="00763AD0">
      <w:pPr>
        <w:pStyle w:val="Level3"/>
      </w:pPr>
      <w:r w:rsidRPr="00645B47">
        <w:t>grant dispensations for variations from such compliance where appropriate;</w:t>
      </w:r>
    </w:p>
    <w:p w14:paraId="40346B31" w14:textId="77777777" w:rsidR="00763AD0" w:rsidRPr="00645B47" w:rsidRDefault="00763AD0" w:rsidP="00763AD0">
      <w:pPr>
        <w:pStyle w:val="Level3"/>
      </w:pPr>
      <w:r w:rsidRPr="00645B47">
        <w:t xml:space="preserve">assure the coherence and consistency of the systems architecture for the </w:t>
      </w:r>
      <w:r w:rsidR="00633697" w:rsidRPr="00645B47">
        <w:t>Service Provider</w:t>
      </w:r>
      <w:r w:rsidRPr="00645B47">
        <w:t xml:space="preserve"> Solution;</w:t>
      </w:r>
    </w:p>
    <w:p w14:paraId="36011151" w14:textId="77777777" w:rsidR="00763AD0" w:rsidRPr="00645B47" w:rsidRDefault="00763AD0" w:rsidP="00763AD0">
      <w:pPr>
        <w:pStyle w:val="Level3"/>
      </w:pPr>
      <w:r w:rsidRPr="00645B47">
        <w:t>monitor developments in new technology and reporting on their potential benefit to the Services;</w:t>
      </w:r>
    </w:p>
    <w:p w14:paraId="62021416" w14:textId="77777777" w:rsidR="00763AD0" w:rsidRPr="00645B47" w:rsidRDefault="00763AD0" w:rsidP="00763AD0">
      <w:pPr>
        <w:pStyle w:val="Level3"/>
      </w:pPr>
      <w:r w:rsidRPr="00645B47">
        <w:t>provide advice, guidance and information on technical issues; and</w:t>
      </w:r>
    </w:p>
    <w:p w14:paraId="04C96AA9" w14:textId="4A6B1738" w:rsidR="00763AD0" w:rsidRPr="00645B47" w:rsidRDefault="00763AD0" w:rsidP="00763AD0">
      <w:pPr>
        <w:pStyle w:val="Level3"/>
      </w:pPr>
      <w:r w:rsidRPr="00645B47">
        <w:t xml:space="preserve">assure that the technical architecture of the </w:t>
      </w:r>
      <w:r w:rsidR="00633697" w:rsidRPr="00645B47">
        <w:t>Service Provider</w:t>
      </w:r>
      <w:r w:rsidRPr="00645B47">
        <w:t xml:space="preserve"> Solution is aligned to the </w:t>
      </w:r>
      <w:r w:rsidR="005E47E7">
        <w:t>s</w:t>
      </w:r>
      <w:r w:rsidRPr="00645B47">
        <w:t xml:space="preserve">ervice </w:t>
      </w:r>
      <w:r w:rsidR="005E47E7">
        <w:t>r</w:t>
      </w:r>
      <w:r w:rsidRPr="00645B47">
        <w:t xml:space="preserve">equirements and has </w:t>
      </w:r>
      <w:proofErr w:type="gramStart"/>
      <w:r w:rsidRPr="00645B47">
        <w:t>sufficient</w:t>
      </w:r>
      <w:proofErr w:type="gramEnd"/>
      <w:r w:rsidRPr="00645B47">
        <w:t xml:space="preserve"> flexibility to cope with future requirements of the </w:t>
      </w:r>
      <w:r w:rsidR="00081760" w:rsidRPr="00645B47">
        <w:t>Customer</w:t>
      </w:r>
      <w:r w:rsidRPr="00645B47">
        <w:t>.</w:t>
      </w:r>
    </w:p>
    <w:p w14:paraId="3E0D80A1" w14:textId="77777777" w:rsidR="00763AD0" w:rsidRPr="00645B47" w:rsidRDefault="00763AD0" w:rsidP="00763AD0">
      <w:pPr>
        <w:pStyle w:val="Level1"/>
        <w:keepNext/>
        <w:rPr>
          <w:caps/>
        </w:rPr>
      </w:pPr>
      <w:bookmarkStart w:id="11" w:name="_Ref384115026"/>
      <w:r w:rsidRPr="00645B47">
        <w:rPr>
          <w:b/>
          <w:bCs/>
          <w:caps/>
        </w:rPr>
        <w:t>Role of the Risk Management Board</w:t>
      </w:r>
      <w:bookmarkEnd w:id="11"/>
    </w:p>
    <w:p w14:paraId="270C72E9" w14:textId="77777777" w:rsidR="00763AD0" w:rsidRPr="00645B47" w:rsidRDefault="00763AD0" w:rsidP="00763AD0">
      <w:pPr>
        <w:pStyle w:val="Level2"/>
      </w:pPr>
      <w:r w:rsidRPr="00645B47">
        <w:t>The Risk Management Board shall identify and manage risks relating to the performance of the Services.</w:t>
      </w:r>
    </w:p>
    <w:p w14:paraId="23A126FE" w14:textId="77777777" w:rsidR="00763AD0" w:rsidRPr="00645B47" w:rsidRDefault="00763AD0" w:rsidP="00763AD0">
      <w:pPr>
        <w:pStyle w:val="Level2"/>
      </w:pPr>
      <w:r w:rsidRPr="00645B47">
        <w:t>The Risk Management Board shall:</w:t>
      </w:r>
    </w:p>
    <w:p w14:paraId="7861A9A6" w14:textId="77777777" w:rsidR="00763AD0" w:rsidRPr="00645B47" w:rsidRDefault="00763AD0" w:rsidP="00763AD0">
      <w:pPr>
        <w:pStyle w:val="Level3"/>
      </w:pPr>
      <w:r w:rsidRPr="00645B47">
        <w:t>provide assurance to the Programme Board that risks are being effectively managed across the Services, including reporting the ‘top 5’ risks to the Programme Board on a monthly basis;</w:t>
      </w:r>
    </w:p>
    <w:p w14:paraId="55B63B2A" w14:textId="77777777" w:rsidR="00763AD0" w:rsidRPr="00645B47" w:rsidRDefault="00763AD0" w:rsidP="00763AD0">
      <w:pPr>
        <w:pStyle w:val="Level3"/>
      </w:pPr>
      <w:r w:rsidRPr="00645B47">
        <w:t>identify the risks to be reported to the Programme Board via the regular risk reports;</w:t>
      </w:r>
    </w:p>
    <w:p w14:paraId="4B08AFD2" w14:textId="77777777" w:rsidR="00763AD0" w:rsidRPr="00645B47" w:rsidRDefault="00763AD0" w:rsidP="00763AD0">
      <w:pPr>
        <w:pStyle w:val="Level3"/>
      </w:pPr>
      <w:r w:rsidRPr="00645B47">
        <w:t>subject to the Change Control Procedure, accept or reject new risks proposed for inclusion in the Risk Register;</w:t>
      </w:r>
    </w:p>
    <w:p w14:paraId="274DE4E8" w14:textId="77777777" w:rsidR="00763AD0" w:rsidRPr="00645B47" w:rsidRDefault="00763AD0" w:rsidP="00763AD0">
      <w:pPr>
        <w:pStyle w:val="Level3"/>
      </w:pPr>
      <w:r w:rsidRPr="00645B47">
        <w:t>ratify or refuse requests to close risks on the Risk Register; and</w:t>
      </w:r>
    </w:p>
    <w:p w14:paraId="7253550C" w14:textId="77777777" w:rsidR="00763AD0" w:rsidRPr="00645B47" w:rsidRDefault="00763AD0" w:rsidP="00763AD0">
      <w:pPr>
        <w:pStyle w:val="Level3"/>
      </w:pPr>
      <w:r w:rsidRPr="00645B47">
        <w:lastRenderedPageBreak/>
        <w:t>identify risks relating to or arising out of the performance of the Services and provisional owners of these risks.</w:t>
      </w:r>
    </w:p>
    <w:p w14:paraId="01F2931E" w14:textId="77777777" w:rsidR="00763AD0" w:rsidRPr="00645B47" w:rsidRDefault="00763AD0" w:rsidP="00763AD0">
      <w:pPr>
        <w:pStyle w:val="Level1"/>
        <w:rPr>
          <w:caps/>
        </w:rPr>
      </w:pPr>
      <w:r w:rsidRPr="00645B47">
        <w:rPr>
          <w:b/>
          <w:bCs/>
          <w:caps/>
        </w:rPr>
        <w:t>Contract Management Mechanisms</w:t>
      </w:r>
    </w:p>
    <w:p w14:paraId="52028CC9" w14:textId="77777777" w:rsidR="00763AD0" w:rsidRPr="00645B47" w:rsidRDefault="00763AD0" w:rsidP="00763AD0">
      <w:pPr>
        <w:pStyle w:val="Level2"/>
      </w:pPr>
      <w:r w:rsidRPr="00645B47">
        <w:t>Both Parties shall pro-actively manage risks attributed to them under the terms of this Agreement.</w:t>
      </w:r>
    </w:p>
    <w:p w14:paraId="46DFDF47" w14:textId="77777777" w:rsidR="00763AD0" w:rsidRPr="00645B47" w:rsidRDefault="00763AD0" w:rsidP="00763AD0">
      <w:pPr>
        <w:pStyle w:val="Level2"/>
      </w:pPr>
      <w:r w:rsidRPr="00645B47">
        <w:t xml:space="preserve">The </w:t>
      </w:r>
      <w:r w:rsidR="00633697" w:rsidRPr="00645B47">
        <w:t>Service Provider</w:t>
      </w:r>
      <w:r w:rsidRPr="00645B47">
        <w:t xml:space="preserve"> shall develop, operate, maintain and amend, as agreed with the </w:t>
      </w:r>
      <w:r w:rsidR="00081760" w:rsidRPr="00645B47">
        <w:t>Customer</w:t>
      </w:r>
      <w:r w:rsidR="00BE2222" w:rsidRPr="00645B47">
        <w:t xml:space="preserve"> Relationship Manager</w:t>
      </w:r>
      <w:r w:rsidRPr="00645B47">
        <w:t>, processes for:</w:t>
      </w:r>
    </w:p>
    <w:p w14:paraId="158572A0" w14:textId="77777777" w:rsidR="00763AD0" w:rsidRPr="00645B47" w:rsidRDefault="00763AD0" w:rsidP="00763AD0">
      <w:pPr>
        <w:pStyle w:val="Level3"/>
      </w:pPr>
      <w:r w:rsidRPr="00645B47">
        <w:t>the identification and management of risks;</w:t>
      </w:r>
    </w:p>
    <w:p w14:paraId="3B8B10B5" w14:textId="77777777" w:rsidR="00763AD0" w:rsidRPr="00645B47" w:rsidRDefault="00763AD0" w:rsidP="00763AD0">
      <w:pPr>
        <w:pStyle w:val="Level3"/>
      </w:pPr>
      <w:r w:rsidRPr="00645B47">
        <w:t>the identification and management of issues; and</w:t>
      </w:r>
    </w:p>
    <w:p w14:paraId="610CCC83" w14:textId="77777777" w:rsidR="00763AD0" w:rsidRPr="00645B47" w:rsidRDefault="00763AD0" w:rsidP="00763AD0">
      <w:pPr>
        <w:pStyle w:val="Level3"/>
      </w:pPr>
      <w:r w:rsidRPr="00645B47">
        <w:t>monitoring and controlling project plans.</w:t>
      </w:r>
    </w:p>
    <w:p w14:paraId="430EB8D9" w14:textId="77777777" w:rsidR="00763AD0" w:rsidRPr="00645B47" w:rsidRDefault="00763AD0" w:rsidP="00763AD0">
      <w:pPr>
        <w:pStyle w:val="Level2"/>
      </w:pPr>
      <w:r w:rsidRPr="00645B47">
        <w:t xml:space="preserve">The Risk Register shall be updated by the </w:t>
      </w:r>
      <w:r w:rsidR="00633697" w:rsidRPr="00645B47">
        <w:t>Service Provider</w:t>
      </w:r>
      <w:r w:rsidRPr="00645B47">
        <w:t xml:space="preserve"> and submitted for review by the Risk Management Board.</w:t>
      </w:r>
    </w:p>
    <w:p w14:paraId="26D62EF5" w14:textId="77777777" w:rsidR="00763AD0" w:rsidRPr="00645B47" w:rsidRDefault="00763AD0" w:rsidP="00763AD0">
      <w:pPr>
        <w:pStyle w:val="Level1"/>
        <w:rPr>
          <w:caps/>
        </w:rPr>
      </w:pPr>
      <w:r w:rsidRPr="00645B47">
        <w:rPr>
          <w:b/>
          <w:bCs/>
          <w:caps/>
        </w:rPr>
        <w:t>Annual Review</w:t>
      </w:r>
    </w:p>
    <w:p w14:paraId="01D4237B" w14:textId="77777777" w:rsidR="00763AD0" w:rsidRPr="00645B47" w:rsidRDefault="00763AD0" w:rsidP="00763AD0">
      <w:pPr>
        <w:pStyle w:val="Level2"/>
      </w:pPr>
      <w:r w:rsidRPr="00645B47">
        <w:t>An annual review meeting shall be held throughout the Term on a date to be agreed between the Parties.</w:t>
      </w:r>
    </w:p>
    <w:p w14:paraId="4261DB2F" w14:textId="09EE9DAC" w:rsidR="007E7D94" w:rsidRPr="00645B47" w:rsidRDefault="005D0072" w:rsidP="005D0072">
      <w:pPr>
        <w:pStyle w:val="Level2"/>
      </w:pPr>
      <w:r w:rsidRPr="00645B47">
        <w:t>The meetings shall be attended by</w:t>
      </w:r>
      <w:r w:rsidR="00B560F0">
        <w:t xml:space="preserve"> a</w:t>
      </w:r>
      <w:r w:rsidR="00B560F0" w:rsidRPr="006A4324">
        <w:t xml:space="preserve"> senior representative</w:t>
      </w:r>
      <w:r w:rsidR="00B560F0">
        <w:t xml:space="preserve"> of the Service Provider and the Head of National Traffic Operations of the Customer </w:t>
      </w:r>
      <w:r w:rsidRPr="00645B47">
        <w:t xml:space="preserve">and any other persons considered by the </w:t>
      </w:r>
      <w:r w:rsidR="00081760" w:rsidRPr="00645B47">
        <w:t>Customer</w:t>
      </w:r>
      <w:r w:rsidRPr="00645B47">
        <w:t xml:space="preserve"> necessary for the review.</w:t>
      </w:r>
      <w:r w:rsidRPr="00645B47">
        <w:rPr>
          <w:b/>
          <w:bCs/>
        </w:rPr>
        <w:br w:type="page"/>
      </w:r>
    </w:p>
    <w:p w14:paraId="3F226814" w14:textId="77777777" w:rsidR="00763AD0" w:rsidRPr="00645B47" w:rsidRDefault="00763AD0" w:rsidP="00763AD0">
      <w:pPr>
        <w:pStyle w:val="Body"/>
        <w:jc w:val="center"/>
        <w:rPr>
          <w:b/>
          <w:bCs/>
        </w:rPr>
      </w:pPr>
      <w:r w:rsidRPr="00645B47">
        <w:rPr>
          <w:b/>
          <w:bCs/>
        </w:rPr>
        <w:lastRenderedPageBreak/>
        <w:t>ANNEX 1</w:t>
      </w:r>
      <w:r w:rsidR="00BD0471" w:rsidRPr="00645B47">
        <w:rPr>
          <w:b/>
          <w:bCs/>
        </w:rPr>
        <w:t>: REPRESENTATION AND STRUCTURE OF BOARDS</w:t>
      </w:r>
    </w:p>
    <w:p w14:paraId="25FF951E" w14:textId="77777777" w:rsidR="00763AD0" w:rsidRPr="00645B47" w:rsidRDefault="00763AD0" w:rsidP="00763AD0">
      <w:pPr>
        <w:pStyle w:val="Body"/>
        <w:jc w:val="center"/>
        <w:rPr>
          <w:b/>
          <w:bCs/>
        </w:rPr>
      </w:pPr>
    </w:p>
    <w:p w14:paraId="59086F2C" w14:textId="77777777" w:rsidR="00BD0471" w:rsidRPr="00645B47" w:rsidRDefault="00BD0471" w:rsidP="00BD0471">
      <w:pPr>
        <w:pStyle w:val="Heading1"/>
        <w:rPr>
          <w:rFonts w:ascii="Verdana" w:hAnsi="Verdana"/>
          <w:caps w:val="0"/>
          <w:sz w:val="18"/>
          <w:szCs w:val="18"/>
        </w:rPr>
      </w:pPr>
      <w:r w:rsidRPr="00645B47">
        <w:rPr>
          <w:rFonts w:ascii="Verdana" w:hAnsi="Verdana"/>
          <w:caps w:val="0"/>
          <w:sz w:val="18"/>
          <w:szCs w:val="18"/>
        </w:rPr>
        <w:t xml:space="preserve">Service Management Board </w:t>
      </w:r>
    </w:p>
    <w:tbl>
      <w:tblPr>
        <w:tblStyle w:val="TableGrid"/>
        <w:tblW w:w="0" w:type="auto"/>
        <w:tblLook w:val="04A0" w:firstRow="1" w:lastRow="0" w:firstColumn="1" w:lastColumn="0" w:noHBand="0" w:noVBand="1"/>
      </w:tblPr>
      <w:tblGrid>
        <w:gridCol w:w="4520"/>
        <w:gridCol w:w="4541"/>
      </w:tblGrid>
      <w:tr w:rsidR="00B560F0" w:rsidRPr="00645B47" w14:paraId="143217B4" w14:textId="77777777" w:rsidTr="00B560F0">
        <w:tc>
          <w:tcPr>
            <w:tcW w:w="4520" w:type="dxa"/>
          </w:tcPr>
          <w:p w14:paraId="339DCB91" w14:textId="77777777" w:rsidR="00B560F0" w:rsidRPr="00645B47" w:rsidRDefault="00B560F0" w:rsidP="00B560F0">
            <w:pPr>
              <w:pStyle w:val="Body"/>
            </w:pPr>
            <w:r w:rsidRPr="00645B47">
              <w:t>Customer Members of Service Management Board</w:t>
            </w:r>
          </w:p>
        </w:tc>
        <w:tc>
          <w:tcPr>
            <w:tcW w:w="4541" w:type="dxa"/>
          </w:tcPr>
          <w:p w14:paraId="30590DDF" w14:textId="4898CB7A" w:rsidR="00B560F0" w:rsidRPr="00645B47" w:rsidRDefault="00B560F0" w:rsidP="00B560F0">
            <w:pPr>
              <w:pStyle w:val="Body"/>
            </w:pPr>
            <w:r>
              <w:t>[Customer Relationship Manager] [Chairperson]</w:t>
            </w:r>
          </w:p>
          <w:p w14:paraId="6375F648" w14:textId="77777777" w:rsidR="00B560F0" w:rsidRPr="00645B47" w:rsidRDefault="00B560F0" w:rsidP="00B560F0">
            <w:pPr>
              <w:pStyle w:val="Body"/>
            </w:pPr>
            <w:r>
              <w:t xml:space="preserve">Operations Team Leader </w:t>
            </w:r>
          </w:p>
          <w:p w14:paraId="3F7612EE" w14:textId="77777777" w:rsidR="00B560F0" w:rsidRPr="00645B47" w:rsidRDefault="00B560F0" w:rsidP="00B560F0">
            <w:pPr>
              <w:pStyle w:val="Body"/>
            </w:pPr>
            <w:r>
              <w:t>Contract Support Manager</w:t>
            </w:r>
          </w:p>
          <w:p w14:paraId="479758AF" w14:textId="2FC10815" w:rsidR="00B560F0" w:rsidRPr="00645B47" w:rsidRDefault="00B560F0" w:rsidP="00B560F0">
            <w:pPr>
              <w:pStyle w:val="Body"/>
            </w:pPr>
            <w:r>
              <w:t>Operational Planning Manager</w:t>
            </w:r>
          </w:p>
        </w:tc>
      </w:tr>
      <w:tr w:rsidR="00B560F0" w:rsidRPr="00645B47" w14:paraId="5153A5EC" w14:textId="77777777" w:rsidTr="00B560F0">
        <w:tc>
          <w:tcPr>
            <w:tcW w:w="4520" w:type="dxa"/>
          </w:tcPr>
          <w:p w14:paraId="60C41DF8" w14:textId="77777777" w:rsidR="00B560F0" w:rsidRPr="00645B47" w:rsidRDefault="00B560F0" w:rsidP="00B560F0">
            <w:pPr>
              <w:pStyle w:val="Body"/>
            </w:pPr>
            <w:r w:rsidRPr="00645B47">
              <w:t>Service Provider Members of Service Management Board</w:t>
            </w:r>
          </w:p>
        </w:tc>
        <w:tc>
          <w:tcPr>
            <w:tcW w:w="4541" w:type="dxa"/>
          </w:tcPr>
          <w:p w14:paraId="5EBE9B2B" w14:textId="77777777" w:rsidR="00B560F0" w:rsidRPr="00645B47" w:rsidRDefault="00B560F0" w:rsidP="00B560F0">
            <w:pPr>
              <w:pStyle w:val="Body"/>
            </w:pPr>
          </w:p>
        </w:tc>
      </w:tr>
      <w:tr w:rsidR="00B560F0" w:rsidRPr="00645B47" w14:paraId="0D595EEE" w14:textId="77777777" w:rsidTr="00B560F0">
        <w:tc>
          <w:tcPr>
            <w:tcW w:w="4520" w:type="dxa"/>
          </w:tcPr>
          <w:p w14:paraId="11113EC1" w14:textId="77777777" w:rsidR="00B560F0" w:rsidRPr="00645B47" w:rsidRDefault="00B560F0" w:rsidP="00B560F0">
            <w:pPr>
              <w:pStyle w:val="Body"/>
            </w:pPr>
            <w:r w:rsidRPr="00645B47">
              <w:t>Start Date for Service Management Board meetings</w:t>
            </w:r>
          </w:p>
        </w:tc>
        <w:tc>
          <w:tcPr>
            <w:tcW w:w="4541" w:type="dxa"/>
          </w:tcPr>
          <w:p w14:paraId="5DA13ACB" w14:textId="6385B6F2" w:rsidR="00B560F0" w:rsidRPr="00645B47" w:rsidRDefault="00B560F0" w:rsidP="00B560F0">
            <w:pPr>
              <w:pStyle w:val="Body"/>
            </w:pPr>
            <w:r>
              <w:t xml:space="preserve">Within </w:t>
            </w:r>
            <w:r w:rsidR="00951D07">
              <w:t>thirty (</w:t>
            </w:r>
            <w:r>
              <w:t>30</w:t>
            </w:r>
            <w:r w:rsidR="00951D07">
              <w:t>)</w:t>
            </w:r>
            <w:r>
              <w:t xml:space="preserve"> days </w:t>
            </w:r>
            <w:r w:rsidR="00951D07">
              <w:t xml:space="preserve">following the </w:t>
            </w:r>
            <w:r>
              <w:t xml:space="preserve">Effective Date </w:t>
            </w:r>
          </w:p>
        </w:tc>
      </w:tr>
      <w:tr w:rsidR="00B560F0" w:rsidRPr="00645B47" w14:paraId="6131D566" w14:textId="77777777" w:rsidTr="00B560F0">
        <w:tc>
          <w:tcPr>
            <w:tcW w:w="4520" w:type="dxa"/>
          </w:tcPr>
          <w:p w14:paraId="389B9A7E" w14:textId="77777777" w:rsidR="00B560F0" w:rsidRPr="00645B47" w:rsidRDefault="00B560F0" w:rsidP="00B560F0">
            <w:pPr>
              <w:pStyle w:val="Body"/>
            </w:pPr>
            <w:r w:rsidRPr="00645B47">
              <w:t>Frequency of Service Management Board meetings</w:t>
            </w:r>
          </w:p>
        </w:tc>
        <w:tc>
          <w:tcPr>
            <w:tcW w:w="4541" w:type="dxa"/>
          </w:tcPr>
          <w:p w14:paraId="448298EF" w14:textId="6FF29744" w:rsidR="00B560F0" w:rsidRPr="00645B47" w:rsidRDefault="00B560F0" w:rsidP="00B560F0">
            <w:pPr>
              <w:pStyle w:val="Body"/>
            </w:pPr>
            <w:r>
              <w:t>Monthly</w:t>
            </w:r>
          </w:p>
        </w:tc>
      </w:tr>
      <w:tr w:rsidR="00B560F0" w:rsidRPr="00645B47" w14:paraId="37960508" w14:textId="77777777" w:rsidTr="00B560F0">
        <w:tc>
          <w:tcPr>
            <w:tcW w:w="4520" w:type="dxa"/>
          </w:tcPr>
          <w:p w14:paraId="4FD49C52" w14:textId="77777777" w:rsidR="00B560F0" w:rsidRPr="00645B47" w:rsidRDefault="00B560F0" w:rsidP="00B560F0">
            <w:pPr>
              <w:pStyle w:val="Body"/>
            </w:pPr>
            <w:r w:rsidRPr="00645B47">
              <w:t>Location of Service Management Board meetings</w:t>
            </w:r>
          </w:p>
        </w:tc>
        <w:tc>
          <w:tcPr>
            <w:tcW w:w="4541" w:type="dxa"/>
          </w:tcPr>
          <w:p w14:paraId="2A7DCFB4" w14:textId="48A1FC2C" w:rsidR="00B560F0" w:rsidRPr="00645B47" w:rsidRDefault="00B560F0" w:rsidP="00B560F0">
            <w:pPr>
              <w:pStyle w:val="Body"/>
            </w:pPr>
            <w:r>
              <w:t>NTOC</w:t>
            </w:r>
          </w:p>
        </w:tc>
      </w:tr>
    </w:tbl>
    <w:p w14:paraId="114BD92E" w14:textId="77777777" w:rsidR="00763AD0" w:rsidRPr="00645B47" w:rsidRDefault="00763AD0" w:rsidP="00763AD0">
      <w:pPr>
        <w:pStyle w:val="Body"/>
      </w:pPr>
    </w:p>
    <w:p w14:paraId="25D761F3" w14:textId="77777777" w:rsidR="00763AD0" w:rsidRPr="00645B47" w:rsidRDefault="00763AD0" w:rsidP="00763AD0">
      <w:pPr>
        <w:pStyle w:val="Body"/>
        <w:jc w:val="center"/>
        <w:rPr>
          <w:b/>
          <w:bCs/>
        </w:rPr>
      </w:pPr>
      <w:r w:rsidRPr="00645B47">
        <w:rPr>
          <w:b/>
          <w:bCs/>
        </w:rPr>
        <w:t xml:space="preserve">Programme Board </w:t>
      </w:r>
    </w:p>
    <w:tbl>
      <w:tblPr>
        <w:tblStyle w:val="TableGrid"/>
        <w:tblW w:w="0" w:type="auto"/>
        <w:tblLook w:val="04A0" w:firstRow="1" w:lastRow="0" w:firstColumn="1" w:lastColumn="0" w:noHBand="0" w:noVBand="1"/>
      </w:tblPr>
      <w:tblGrid>
        <w:gridCol w:w="4520"/>
        <w:gridCol w:w="4541"/>
      </w:tblGrid>
      <w:tr w:rsidR="00763AD0" w:rsidRPr="00645B47" w14:paraId="3088DF20" w14:textId="77777777" w:rsidTr="00B560F0">
        <w:tc>
          <w:tcPr>
            <w:tcW w:w="4520" w:type="dxa"/>
          </w:tcPr>
          <w:p w14:paraId="52D56F82" w14:textId="77777777" w:rsidR="00763AD0" w:rsidRPr="00645B47" w:rsidRDefault="00081760" w:rsidP="00A65918">
            <w:pPr>
              <w:pStyle w:val="Body"/>
            </w:pPr>
            <w:r w:rsidRPr="00645B47">
              <w:t>Customer</w:t>
            </w:r>
            <w:r w:rsidR="00763AD0" w:rsidRPr="00645B47">
              <w:t xml:space="preserve"> members of Programme Board</w:t>
            </w:r>
          </w:p>
        </w:tc>
        <w:tc>
          <w:tcPr>
            <w:tcW w:w="4541" w:type="dxa"/>
          </w:tcPr>
          <w:p w14:paraId="1E5B5C48" w14:textId="59023F85" w:rsidR="00B560F0" w:rsidRPr="00645B47" w:rsidRDefault="00B560F0" w:rsidP="00B560F0">
            <w:pPr>
              <w:pStyle w:val="Body"/>
            </w:pPr>
            <w:r>
              <w:t>[Head of National Traffic Operations] [Chairperson]</w:t>
            </w:r>
          </w:p>
          <w:p w14:paraId="6123ABF6" w14:textId="6ACDADBB" w:rsidR="00763AD0" w:rsidRPr="00645B47" w:rsidRDefault="00B560F0" w:rsidP="00B560F0">
            <w:pPr>
              <w:pStyle w:val="Body"/>
            </w:pPr>
            <w:r>
              <w:t>Customer Relationship Manager</w:t>
            </w:r>
          </w:p>
        </w:tc>
      </w:tr>
      <w:tr w:rsidR="00763AD0" w:rsidRPr="00645B47" w14:paraId="425B1AC4" w14:textId="77777777" w:rsidTr="00B560F0">
        <w:tc>
          <w:tcPr>
            <w:tcW w:w="4520" w:type="dxa"/>
          </w:tcPr>
          <w:p w14:paraId="0DE4918A" w14:textId="77777777" w:rsidR="00763AD0" w:rsidRPr="00645B47" w:rsidRDefault="00633697" w:rsidP="00A65918">
            <w:pPr>
              <w:pStyle w:val="Body"/>
            </w:pPr>
            <w:r w:rsidRPr="00645B47">
              <w:t>Service Provider</w:t>
            </w:r>
            <w:r w:rsidR="00763AD0" w:rsidRPr="00645B47">
              <w:t xml:space="preserve"> members of Programme Board</w:t>
            </w:r>
          </w:p>
        </w:tc>
        <w:tc>
          <w:tcPr>
            <w:tcW w:w="4541" w:type="dxa"/>
          </w:tcPr>
          <w:p w14:paraId="14B0167B" w14:textId="77777777" w:rsidR="00763AD0" w:rsidRPr="00645B47" w:rsidRDefault="00763AD0" w:rsidP="00A65918">
            <w:pPr>
              <w:pStyle w:val="Body"/>
            </w:pPr>
          </w:p>
        </w:tc>
      </w:tr>
      <w:tr w:rsidR="00B560F0" w:rsidRPr="00645B47" w14:paraId="536955CD" w14:textId="77777777" w:rsidTr="00B560F0">
        <w:tc>
          <w:tcPr>
            <w:tcW w:w="4520" w:type="dxa"/>
          </w:tcPr>
          <w:p w14:paraId="3C1E9FE1" w14:textId="77777777" w:rsidR="00B560F0" w:rsidRPr="00645B47" w:rsidRDefault="00B560F0" w:rsidP="00B560F0">
            <w:pPr>
              <w:pStyle w:val="Body"/>
            </w:pPr>
            <w:r w:rsidRPr="00645B47">
              <w:t>Start date for Programme Board meetings</w:t>
            </w:r>
          </w:p>
        </w:tc>
        <w:tc>
          <w:tcPr>
            <w:tcW w:w="4541" w:type="dxa"/>
          </w:tcPr>
          <w:p w14:paraId="7DE849EF" w14:textId="78BA999F" w:rsidR="00B560F0" w:rsidRPr="00645B47" w:rsidRDefault="00B560F0" w:rsidP="00B560F0">
            <w:pPr>
              <w:pStyle w:val="Body"/>
            </w:pPr>
            <w:r>
              <w:t xml:space="preserve">Within </w:t>
            </w:r>
            <w:r w:rsidR="00951D07">
              <w:t>three (</w:t>
            </w:r>
            <w:r>
              <w:t>3</w:t>
            </w:r>
            <w:r w:rsidR="00951D07">
              <w:t>)</w:t>
            </w:r>
            <w:r>
              <w:t xml:space="preserve"> months </w:t>
            </w:r>
            <w:r w:rsidR="00951D07">
              <w:t>following the</w:t>
            </w:r>
            <w:r>
              <w:t xml:space="preserve"> Effective Date</w:t>
            </w:r>
          </w:p>
        </w:tc>
      </w:tr>
      <w:tr w:rsidR="00B560F0" w:rsidRPr="00645B47" w14:paraId="74517120" w14:textId="77777777" w:rsidTr="00B560F0">
        <w:tc>
          <w:tcPr>
            <w:tcW w:w="4520" w:type="dxa"/>
          </w:tcPr>
          <w:p w14:paraId="0B0D7C9B" w14:textId="77777777" w:rsidR="00B560F0" w:rsidRPr="00645B47" w:rsidRDefault="00B560F0" w:rsidP="00B560F0">
            <w:pPr>
              <w:pStyle w:val="Body"/>
            </w:pPr>
            <w:r w:rsidRPr="00645B47">
              <w:t>Frequency of Programme Board meetings</w:t>
            </w:r>
          </w:p>
        </w:tc>
        <w:tc>
          <w:tcPr>
            <w:tcW w:w="4541" w:type="dxa"/>
          </w:tcPr>
          <w:p w14:paraId="1F7205B3" w14:textId="13DEBBD1" w:rsidR="00B560F0" w:rsidRPr="00645B47" w:rsidRDefault="00951D07" w:rsidP="00B560F0">
            <w:pPr>
              <w:pStyle w:val="Body"/>
            </w:pPr>
            <w:r>
              <w:t>Q</w:t>
            </w:r>
            <w:r w:rsidR="00B560F0">
              <w:t>uarterly</w:t>
            </w:r>
          </w:p>
        </w:tc>
      </w:tr>
      <w:tr w:rsidR="00B560F0" w:rsidRPr="00645B47" w14:paraId="3B66DE8B" w14:textId="77777777" w:rsidTr="00B560F0">
        <w:tc>
          <w:tcPr>
            <w:tcW w:w="4520" w:type="dxa"/>
          </w:tcPr>
          <w:p w14:paraId="736DD54E" w14:textId="77777777" w:rsidR="00B560F0" w:rsidRPr="00645B47" w:rsidRDefault="00B560F0" w:rsidP="00B560F0">
            <w:pPr>
              <w:pStyle w:val="Body"/>
            </w:pPr>
            <w:r w:rsidRPr="00645B47">
              <w:t>Location of Programme Board meetings</w:t>
            </w:r>
          </w:p>
        </w:tc>
        <w:tc>
          <w:tcPr>
            <w:tcW w:w="4541" w:type="dxa"/>
          </w:tcPr>
          <w:p w14:paraId="579CF4C4" w14:textId="328E90A7" w:rsidR="00B560F0" w:rsidRPr="00645B47" w:rsidRDefault="00B560F0" w:rsidP="00B560F0">
            <w:pPr>
              <w:pStyle w:val="Body"/>
            </w:pPr>
            <w:r>
              <w:t>NTOC</w:t>
            </w:r>
          </w:p>
        </w:tc>
      </w:tr>
    </w:tbl>
    <w:p w14:paraId="74743E14" w14:textId="77777777" w:rsidR="00763AD0" w:rsidRPr="00645B47" w:rsidRDefault="00763AD0" w:rsidP="00763AD0">
      <w:pPr>
        <w:pStyle w:val="Body"/>
      </w:pPr>
    </w:p>
    <w:p w14:paraId="2A7E7F53" w14:textId="77777777" w:rsidR="00763AD0" w:rsidRPr="00645B47" w:rsidRDefault="00763AD0" w:rsidP="00763AD0">
      <w:pPr>
        <w:pStyle w:val="Body"/>
        <w:jc w:val="center"/>
        <w:rPr>
          <w:b/>
          <w:bCs/>
        </w:rPr>
      </w:pPr>
      <w:r w:rsidRPr="00645B47">
        <w:rPr>
          <w:b/>
          <w:bCs/>
        </w:rPr>
        <w:t xml:space="preserve">Change Management Board </w:t>
      </w:r>
    </w:p>
    <w:tbl>
      <w:tblPr>
        <w:tblStyle w:val="TableGrid"/>
        <w:tblW w:w="0" w:type="auto"/>
        <w:tblLook w:val="04A0" w:firstRow="1" w:lastRow="0" w:firstColumn="1" w:lastColumn="0" w:noHBand="0" w:noVBand="1"/>
      </w:tblPr>
      <w:tblGrid>
        <w:gridCol w:w="4512"/>
        <w:gridCol w:w="4549"/>
      </w:tblGrid>
      <w:tr w:rsidR="00763AD0" w:rsidRPr="00645B47" w14:paraId="04A85036" w14:textId="77777777" w:rsidTr="00B560F0">
        <w:tc>
          <w:tcPr>
            <w:tcW w:w="4512" w:type="dxa"/>
          </w:tcPr>
          <w:p w14:paraId="51E768F2" w14:textId="77777777" w:rsidR="00763AD0" w:rsidRPr="00645B47" w:rsidRDefault="00081760" w:rsidP="00A65918">
            <w:pPr>
              <w:pStyle w:val="Body"/>
            </w:pPr>
            <w:r w:rsidRPr="00645B47">
              <w:t>Customer</w:t>
            </w:r>
            <w:r w:rsidR="00763AD0" w:rsidRPr="00645B47">
              <w:t xml:space="preserve"> Members of Change Management Board</w:t>
            </w:r>
          </w:p>
        </w:tc>
        <w:tc>
          <w:tcPr>
            <w:tcW w:w="4549" w:type="dxa"/>
          </w:tcPr>
          <w:p w14:paraId="61790DE5" w14:textId="09669AD6" w:rsidR="00B560F0" w:rsidRPr="00645B47" w:rsidRDefault="00B560F0" w:rsidP="00B560F0">
            <w:pPr>
              <w:pStyle w:val="Body"/>
            </w:pPr>
            <w:r>
              <w:t>[</w:t>
            </w:r>
            <w:r w:rsidR="009521E3">
              <w:t>Customer Relationship</w:t>
            </w:r>
            <w:r>
              <w:t xml:space="preserve"> Manager] [Chairperson]</w:t>
            </w:r>
          </w:p>
          <w:p w14:paraId="7C16E7D9" w14:textId="77777777" w:rsidR="00B560F0" w:rsidRPr="00645B47" w:rsidRDefault="00B560F0" w:rsidP="00B560F0">
            <w:pPr>
              <w:pStyle w:val="Body"/>
            </w:pPr>
            <w:r>
              <w:t>IT Project Manager</w:t>
            </w:r>
          </w:p>
          <w:p w14:paraId="35B1E4EE" w14:textId="15C971FC" w:rsidR="00763AD0" w:rsidRPr="00645B47" w:rsidRDefault="00B560F0" w:rsidP="00B560F0">
            <w:pPr>
              <w:pStyle w:val="Body"/>
            </w:pPr>
            <w:r>
              <w:t>Contract Support Officer</w:t>
            </w:r>
          </w:p>
        </w:tc>
      </w:tr>
      <w:tr w:rsidR="00763AD0" w:rsidRPr="00645B47" w14:paraId="71B84734" w14:textId="77777777" w:rsidTr="00B560F0">
        <w:tc>
          <w:tcPr>
            <w:tcW w:w="4512" w:type="dxa"/>
          </w:tcPr>
          <w:p w14:paraId="4819E19D" w14:textId="77777777" w:rsidR="00763AD0" w:rsidRPr="00645B47" w:rsidRDefault="00633697" w:rsidP="00A65918">
            <w:pPr>
              <w:pStyle w:val="Body"/>
            </w:pPr>
            <w:r w:rsidRPr="00645B47">
              <w:t>Service Provider</w:t>
            </w:r>
            <w:r w:rsidR="00763AD0" w:rsidRPr="00645B47">
              <w:t xml:space="preserve"> Members of Change Management Board</w:t>
            </w:r>
          </w:p>
        </w:tc>
        <w:tc>
          <w:tcPr>
            <w:tcW w:w="4549" w:type="dxa"/>
          </w:tcPr>
          <w:p w14:paraId="23F10E24" w14:textId="77777777" w:rsidR="00763AD0" w:rsidRPr="00645B47" w:rsidRDefault="00763AD0" w:rsidP="00A65918">
            <w:pPr>
              <w:pStyle w:val="Body"/>
            </w:pPr>
          </w:p>
        </w:tc>
      </w:tr>
      <w:tr w:rsidR="00B560F0" w:rsidRPr="00645B47" w14:paraId="374506F5" w14:textId="77777777" w:rsidTr="00B560F0">
        <w:tc>
          <w:tcPr>
            <w:tcW w:w="4512" w:type="dxa"/>
          </w:tcPr>
          <w:p w14:paraId="459084B6" w14:textId="77777777" w:rsidR="00B560F0" w:rsidRPr="00645B47" w:rsidRDefault="00B560F0" w:rsidP="00B560F0">
            <w:pPr>
              <w:pStyle w:val="Body"/>
            </w:pPr>
            <w:r w:rsidRPr="00645B47">
              <w:t>Start Date for Change Management Board meetings</w:t>
            </w:r>
          </w:p>
        </w:tc>
        <w:tc>
          <w:tcPr>
            <w:tcW w:w="4549" w:type="dxa"/>
          </w:tcPr>
          <w:p w14:paraId="54400678" w14:textId="10DD092B" w:rsidR="00B560F0" w:rsidRPr="00645B47" w:rsidRDefault="00B560F0" w:rsidP="00B560F0">
            <w:pPr>
              <w:pStyle w:val="Body"/>
            </w:pPr>
            <w:r>
              <w:t xml:space="preserve">Within </w:t>
            </w:r>
            <w:r w:rsidR="00951D07">
              <w:t>three (</w:t>
            </w:r>
            <w:r>
              <w:t>3</w:t>
            </w:r>
            <w:r w:rsidR="00951D07">
              <w:t>)</w:t>
            </w:r>
            <w:r>
              <w:t xml:space="preserve"> months </w:t>
            </w:r>
            <w:r w:rsidR="00951D07">
              <w:t xml:space="preserve">following the </w:t>
            </w:r>
            <w:r>
              <w:t>Effective Date</w:t>
            </w:r>
          </w:p>
        </w:tc>
      </w:tr>
      <w:tr w:rsidR="00B560F0" w:rsidRPr="00645B47" w14:paraId="78B4BE4C" w14:textId="77777777" w:rsidTr="00B560F0">
        <w:tc>
          <w:tcPr>
            <w:tcW w:w="4512" w:type="dxa"/>
          </w:tcPr>
          <w:p w14:paraId="6E28A4EA" w14:textId="77777777" w:rsidR="00B560F0" w:rsidRPr="00645B47" w:rsidRDefault="00B560F0" w:rsidP="00B560F0">
            <w:pPr>
              <w:pStyle w:val="Body"/>
            </w:pPr>
            <w:r w:rsidRPr="00645B47">
              <w:lastRenderedPageBreak/>
              <w:t>Frequency of Change Management Board meetings</w:t>
            </w:r>
          </w:p>
        </w:tc>
        <w:tc>
          <w:tcPr>
            <w:tcW w:w="4549" w:type="dxa"/>
          </w:tcPr>
          <w:p w14:paraId="284BA2E4" w14:textId="7090E643" w:rsidR="00B560F0" w:rsidRPr="00645B47" w:rsidRDefault="00951D07" w:rsidP="00B560F0">
            <w:pPr>
              <w:pStyle w:val="Body"/>
            </w:pPr>
            <w:r>
              <w:t>M</w:t>
            </w:r>
            <w:r w:rsidR="00B560F0">
              <w:t>onthly</w:t>
            </w:r>
          </w:p>
        </w:tc>
      </w:tr>
      <w:tr w:rsidR="00B560F0" w:rsidRPr="00645B47" w14:paraId="79DA9515" w14:textId="77777777" w:rsidTr="00B560F0">
        <w:tc>
          <w:tcPr>
            <w:tcW w:w="4512" w:type="dxa"/>
          </w:tcPr>
          <w:p w14:paraId="48F54FA9" w14:textId="77777777" w:rsidR="00B560F0" w:rsidRPr="00645B47" w:rsidRDefault="00B560F0" w:rsidP="00B560F0">
            <w:pPr>
              <w:pStyle w:val="Body"/>
            </w:pPr>
            <w:r w:rsidRPr="00645B47">
              <w:t>Location of Change Management Board meetings</w:t>
            </w:r>
          </w:p>
        </w:tc>
        <w:tc>
          <w:tcPr>
            <w:tcW w:w="4549" w:type="dxa"/>
          </w:tcPr>
          <w:p w14:paraId="05FDEF86" w14:textId="1D6004B4" w:rsidR="00B560F0" w:rsidRPr="00645B47" w:rsidRDefault="00B560F0" w:rsidP="00B560F0">
            <w:pPr>
              <w:pStyle w:val="Body"/>
            </w:pPr>
            <w:r>
              <w:t>NTOC</w:t>
            </w:r>
          </w:p>
        </w:tc>
      </w:tr>
    </w:tbl>
    <w:p w14:paraId="519649AE" w14:textId="77777777" w:rsidR="00763AD0" w:rsidRPr="00645B47" w:rsidRDefault="00763AD0" w:rsidP="00763AD0">
      <w:pPr>
        <w:pStyle w:val="Body"/>
      </w:pPr>
    </w:p>
    <w:p w14:paraId="0D956637" w14:textId="77777777" w:rsidR="00763AD0" w:rsidRPr="00645B47" w:rsidRDefault="00763AD0" w:rsidP="00763AD0">
      <w:pPr>
        <w:pStyle w:val="Body"/>
        <w:jc w:val="center"/>
        <w:rPr>
          <w:b/>
          <w:bCs/>
        </w:rPr>
      </w:pPr>
      <w:r w:rsidRPr="00645B47">
        <w:rPr>
          <w:b/>
          <w:bCs/>
        </w:rPr>
        <w:t xml:space="preserve">Technical Board </w:t>
      </w:r>
    </w:p>
    <w:tbl>
      <w:tblPr>
        <w:tblStyle w:val="TableGrid"/>
        <w:tblW w:w="0" w:type="auto"/>
        <w:tblLook w:val="04A0" w:firstRow="1" w:lastRow="0" w:firstColumn="1" w:lastColumn="0" w:noHBand="0" w:noVBand="1"/>
      </w:tblPr>
      <w:tblGrid>
        <w:gridCol w:w="4518"/>
        <w:gridCol w:w="4543"/>
      </w:tblGrid>
      <w:tr w:rsidR="00763AD0" w:rsidRPr="00645B47" w14:paraId="6ED01DD0" w14:textId="77777777" w:rsidTr="00B560F0">
        <w:tc>
          <w:tcPr>
            <w:tcW w:w="4518" w:type="dxa"/>
          </w:tcPr>
          <w:p w14:paraId="377F02D4" w14:textId="77777777" w:rsidR="00763AD0" w:rsidRPr="00645B47" w:rsidRDefault="00081760" w:rsidP="00A65918">
            <w:pPr>
              <w:pStyle w:val="Body"/>
            </w:pPr>
            <w:r w:rsidRPr="00645B47">
              <w:t>Customer</w:t>
            </w:r>
            <w:r w:rsidR="00763AD0" w:rsidRPr="00645B47">
              <w:t xml:space="preserve"> Members of Technical Board</w:t>
            </w:r>
          </w:p>
        </w:tc>
        <w:tc>
          <w:tcPr>
            <w:tcW w:w="4543" w:type="dxa"/>
          </w:tcPr>
          <w:p w14:paraId="0EFF09BF" w14:textId="404EAEE7" w:rsidR="00B560F0" w:rsidRPr="00645B47" w:rsidRDefault="00B560F0" w:rsidP="00B560F0">
            <w:pPr>
              <w:pStyle w:val="Body"/>
            </w:pPr>
            <w:r>
              <w:t>[</w:t>
            </w:r>
            <w:r w:rsidR="009521E3">
              <w:t>Business and Technical Relationship</w:t>
            </w:r>
            <w:r>
              <w:t xml:space="preserve"> Manager] [Chairperson]</w:t>
            </w:r>
          </w:p>
          <w:p w14:paraId="69258F52" w14:textId="77777777" w:rsidR="00B560F0" w:rsidRPr="00645B47" w:rsidRDefault="00B560F0" w:rsidP="00B560F0">
            <w:pPr>
              <w:pStyle w:val="Body"/>
            </w:pPr>
            <w:r>
              <w:t>Solution Architect</w:t>
            </w:r>
          </w:p>
          <w:p w14:paraId="1E9C575C" w14:textId="7A67D44C" w:rsidR="00763AD0" w:rsidRPr="00645B47" w:rsidRDefault="00B560F0" w:rsidP="00B560F0">
            <w:pPr>
              <w:pStyle w:val="Body"/>
            </w:pPr>
            <w:r>
              <w:t>Customer Relationship Manager</w:t>
            </w:r>
          </w:p>
        </w:tc>
      </w:tr>
      <w:tr w:rsidR="00763AD0" w:rsidRPr="00645B47" w14:paraId="120B02FC" w14:textId="77777777" w:rsidTr="00B560F0">
        <w:tc>
          <w:tcPr>
            <w:tcW w:w="4518" w:type="dxa"/>
          </w:tcPr>
          <w:p w14:paraId="4114BA03" w14:textId="77777777" w:rsidR="00763AD0" w:rsidRPr="00645B47" w:rsidRDefault="00633697" w:rsidP="00A65918">
            <w:pPr>
              <w:pStyle w:val="Body"/>
            </w:pPr>
            <w:r w:rsidRPr="00645B47">
              <w:t>Service Provider</w:t>
            </w:r>
            <w:r w:rsidR="00763AD0" w:rsidRPr="00645B47">
              <w:t xml:space="preserve"> Members of Technical Board</w:t>
            </w:r>
          </w:p>
        </w:tc>
        <w:tc>
          <w:tcPr>
            <w:tcW w:w="4543" w:type="dxa"/>
          </w:tcPr>
          <w:p w14:paraId="5330CBE5" w14:textId="77777777" w:rsidR="00763AD0" w:rsidRPr="00645B47" w:rsidRDefault="00763AD0" w:rsidP="00A65918">
            <w:pPr>
              <w:pStyle w:val="Body"/>
            </w:pPr>
          </w:p>
        </w:tc>
      </w:tr>
      <w:tr w:rsidR="00B560F0" w:rsidRPr="00645B47" w14:paraId="46166147" w14:textId="77777777" w:rsidTr="00B560F0">
        <w:tc>
          <w:tcPr>
            <w:tcW w:w="4518" w:type="dxa"/>
          </w:tcPr>
          <w:p w14:paraId="4B7E3B83" w14:textId="77777777" w:rsidR="00B560F0" w:rsidRPr="00645B47" w:rsidRDefault="00B560F0" w:rsidP="00B560F0">
            <w:pPr>
              <w:pStyle w:val="Body"/>
            </w:pPr>
            <w:r w:rsidRPr="00645B47">
              <w:t>Start Date for Technical Board meetings</w:t>
            </w:r>
          </w:p>
        </w:tc>
        <w:tc>
          <w:tcPr>
            <w:tcW w:w="4543" w:type="dxa"/>
          </w:tcPr>
          <w:p w14:paraId="44BDF2BF" w14:textId="2ACA18FD" w:rsidR="00B560F0" w:rsidRPr="00645B47" w:rsidRDefault="00B560F0" w:rsidP="00B560F0">
            <w:pPr>
              <w:pStyle w:val="Body"/>
            </w:pPr>
            <w:r>
              <w:t xml:space="preserve">Within </w:t>
            </w:r>
            <w:r w:rsidR="00951D07">
              <w:t>ten (</w:t>
            </w:r>
            <w:r>
              <w:t>10</w:t>
            </w:r>
            <w:r w:rsidR="00951D07">
              <w:t>)</w:t>
            </w:r>
            <w:r>
              <w:t xml:space="preserve"> days </w:t>
            </w:r>
            <w:r w:rsidR="00951D07">
              <w:t>following the</w:t>
            </w:r>
            <w:r>
              <w:t xml:space="preserve"> Effective Date</w:t>
            </w:r>
          </w:p>
        </w:tc>
      </w:tr>
      <w:tr w:rsidR="00B560F0" w:rsidRPr="00645B47" w14:paraId="5D305676" w14:textId="77777777" w:rsidTr="00B560F0">
        <w:tc>
          <w:tcPr>
            <w:tcW w:w="4518" w:type="dxa"/>
          </w:tcPr>
          <w:p w14:paraId="639EBD1A" w14:textId="77777777" w:rsidR="00B560F0" w:rsidRPr="00645B47" w:rsidRDefault="00B560F0" w:rsidP="00B560F0">
            <w:pPr>
              <w:pStyle w:val="Body"/>
            </w:pPr>
            <w:r w:rsidRPr="00645B47">
              <w:t>Frequency of Technical Board meetings</w:t>
            </w:r>
          </w:p>
        </w:tc>
        <w:tc>
          <w:tcPr>
            <w:tcW w:w="4543" w:type="dxa"/>
          </w:tcPr>
          <w:p w14:paraId="5BC98641" w14:textId="55EAC666" w:rsidR="00B560F0" w:rsidRPr="00645B47" w:rsidRDefault="00951D07" w:rsidP="00B560F0">
            <w:pPr>
              <w:pStyle w:val="Body"/>
            </w:pPr>
            <w:r>
              <w:t>M</w:t>
            </w:r>
            <w:r w:rsidR="00B560F0">
              <w:t>onthly</w:t>
            </w:r>
          </w:p>
        </w:tc>
      </w:tr>
      <w:tr w:rsidR="00B560F0" w:rsidRPr="00645B47" w14:paraId="79A854E4" w14:textId="77777777" w:rsidTr="00B560F0">
        <w:tc>
          <w:tcPr>
            <w:tcW w:w="4518" w:type="dxa"/>
          </w:tcPr>
          <w:p w14:paraId="2271C775" w14:textId="77777777" w:rsidR="00B560F0" w:rsidRPr="00645B47" w:rsidRDefault="00B560F0" w:rsidP="00B560F0">
            <w:pPr>
              <w:pStyle w:val="Body"/>
            </w:pPr>
            <w:r w:rsidRPr="00645B47">
              <w:t>Location of Technical Board meetings</w:t>
            </w:r>
          </w:p>
        </w:tc>
        <w:tc>
          <w:tcPr>
            <w:tcW w:w="4543" w:type="dxa"/>
          </w:tcPr>
          <w:p w14:paraId="01FD9E23" w14:textId="76D38F79" w:rsidR="00B560F0" w:rsidRPr="00645B47" w:rsidRDefault="00B560F0" w:rsidP="00B560F0">
            <w:pPr>
              <w:pStyle w:val="Body"/>
            </w:pPr>
            <w:r>
              <w:t>NTOC</w:t>
            </w:r>
          </w:p>
        </w:tc>
      </w:tr>
    </w:tbl>
    <w:p w14:paraId="49CDA72A" w14:textId="77777777" w:rsidR="00763AD0" w:rsidRPr="00645B47" w:rsidRDefault="00763AD0" w:rsidP="00763AD0">
      <w:pPr>
        <w:pStyle w:val="Body"/>
      </w:pPr>
    </w:p>
    <w:p w14:paraId="7192DC3C" w14:textId="77777777" w:rsidR="00763AD0" w:rsidRPr="00645B47" w:rsidRDefault="00763AD0" w:rsidP="00763AD0">
      <w:pPr>
        <w:pStyle w:val="Body"/>
        <w:jc w:val="center"/>
        <w:rPr>
          <w:b/>
          <w:bCs/>
        </w:rPr>
      </w:pPr>
      <w:r w:rsidRPr="00645B47">
        <w:rPr>
          <w:b/>
          <w:bCs/>
        </w:rPr>
        <w:t xml:space="preserve">Risk Management Board </w:t>
      </w:r>
    </w:p>
    <w:tbl>
      <w:tblPr>
        <w:tblStyle w:val="TableGrid"/>
        <w:tblW w:w="0" w:type="auto"/>
        <w:tblLook w:val="04A0" w:firstRow="1" w:lastRow="0" w:firstColumn="1" w:lastColumn="0" w:noHBand="0" w:noVBand="1"/>
      </w:tblPr>
      <w:tblGrid>
        <w:gridCol w:w="4514"/>
        <w:gridCol w:w="4547"/>
      </w:tblGrid>
      <w:tr w:rsidR="00763AD0" w:rsidRPr="00645B47" w14:paraId="078494F1" w14:textId="77777777" w:rsidTr="00B560F0">
        <w:tc>
          <w:tcPr>
            <w:tcW w:w="4514" w:type="dxa"/>
          </w:tcPr>
          <w:p w14:paraId="2A17CBCE" w14:textId="533B023C" w:rsidR="00763AD0" w:rsidRPr="00645B47" w:rsidRDefault="00081760" w:rsidP="00A65918">
            <w:pPr>
              <w:pStyle w:val="Body"/>
            </w:pPr>
            <w:r w:rsidRPr="00645B47">
              <w:t>Customer</w:t>
            </w:r>
            <w:r w:rsidR="00763AD0" w:rsidRPr="00645B47">
              <w:t xml:space="preserve"> Members for Risk Management Board</w:t>
            </w:r>
          </w:p>
        </w:tc>
        <w:tc>
          <w:tcPr>
            <w:tcW w:w="4547" w:type="dxa"/>
          </w:tcPr>
          <w:p w14:paraId="59BE9964" w14:textId="77D51411" w:rsidR="00B560F0" w:rsidRPr="00645B47" w:rsidRDefault="00951D07" w:rsidP="00B560F0">
            <w:pPr>
              <w:pStyle w:val="Body"/>
            </w:pPr>
            <w:r>
              <w:t>[</w:t>
            </w:r>
            <w:r w:rsidR="00B560F0">
              <w:t xml:space="preserve">Customer </w:t>
            </w:r>
            <w:r>
              <w:t>R</w:t>
            </w:r>
            <w:r w:rsidR="00B560F0">
              <w:t>elationship Manager] [Chairperson]</w:t>
            </w:r>
          </w:p>
          <w:p w14:paraId="6DF267CA" w14:textId="000F7D27" w:rsidR="00763AD0" w:rsidRPr="00645B47" w:rsidRDefault="00B560F0" w:rsidP="00B560F0">
            <w:pPr>
              <w:pStyle w:val="Body"/>
            </w:pPr>
            <w:r>
              <w:t>Operations Team Leader</w:t>
            </w:r>
          </w:p>
        </w:tc>
      </w:tr>
      <w:tr w:rsidR="00763AD0" w:rsidRPr="00645B47" w14:paraId="54E9177D" w14:textId="77777777" w:rsidTr="00B560F0">
        <w:tc>
          <w:tcPr>
            <w:tcW w:w="4514" w:type="dxa"/>
          </w:tcPr>
          <w:p w14:paraId="04528C0A" w14:textId="77777777" w:rsidR="00763AD0" w:rsidRPr="00645B47" w:rsidRDefault="00633697" w:rsidP="00A65918">
            <w:pPr>
              <w:pStyle w:val="Body"/>
            </w:pPr>
            <w:r w:rsidRPr="00645B47">
              <w:t>Service Provider</w:t>
            </w:r>
            <w:r w:rsidR="00763AD0" w:rsidRPr="00645B47">
              <w:t xml:space="preserve"> Members for Risk Management Board</w:t>
            </w:r>
          </w:p>
        </w:tc>
        <w:tc>
          <w:tcPr>
            <w:tcW w:w="4547" w:type="dxa"/>
          </w:tcPr>
          <w:p w14:paraId="6DD30EBB" w14:textId="77777777" w:rsidR="00763AD0" w:rsidRPr="00645B47" w:rsidRDefault="00763AD0" w:rsidP="00A65918">
            <w:pPr>
              <w:pStyle w:val="Body"/>
            </w:pPr>
          </w:p>
        </w:tc>
      </w:tr>
      <w:tr w:rsidR="00B560F0" w:rsidRPr="00645B47" w14:paraId="135A1D9B" w14:textId="77777777" w:rsidTr="00B560F0">
        <w:tc>
          <w:tcPr>
            <w:tcW w:w="4514" w:type="dxa"/>
          </w:tcPr>
          <w:p w14:paraId="0D37047C" w14:textId="77777777" w:rsidR="00B560F0" w:rsidRPr="00645B47" w:rsidRDefault="00B560F0" w:rsidP="00B560F0">
            <w:pPr>
              <w:pStyle w:val="Body"/>
            </w:pPr>
            <w:r w:rsidRPr="00645B47">
              <w:t>Start Date for Risk Management Board meetings</w:t>
            </w:r>
          </w:p>
        </w:tc>
        <w:tc>
          <w:tcPr>
            <w:tcW w:w="4547" w:type="dxa"/>
          </w:tcPr>
          <w:p w14:paraId="12B3B602" w14:textId="1F80ED76" w:rsidR="00B560F0" w:rsidRPr="00645B47" w:rsidRDefault="00B560F0" w:rsidP="00B560F0">
            <w:pPr>
              <w:pStyle w:val="Body"/>
            </w:pPr>
            <w:r>
              <w:t xml:space="preserve">Within one </w:t>
            </w:r>
            <w:r w:rsidR="00951D07">
              <w:t xml:space="preserve">(1) </w:t>
            </w:r>
            <w:r>
              <w:t xml:space="preserve">week </w:t>
            </w:r>
            <w:r w:rsidR="00951D07">
              <w:t xml:space="preserve">following the </w:t>
            </w:r>
            <w:r>
              <w:t>Effective Date</w:t>
            </w:r>
          </w:p>
        </w:tc>
      </w:tr>
      <w:tr w:rsidR="00B560F0" w:rsidRPr="00645B47" w14:paraId="5901F0FF" w14:textId="77777777" w:rsidTr="00B560F0">
        <w:tc>
          <w:tcPr>
            <w:tcW w:w="4514" w:type="dxa"/>
          </w:tcPr>
          <w:p w14:paraId="032E839A" w14:textId="77777777" w:rsidR="00B560F0" w:rsidRPr="00645B47" w:rsidRDefault="00B560F0" w:rsidP="00B560F0">
            <w:pPr>
              <w:pStyle w:val="Body"/>
            </w:pPr>
            <w:r w:rsidRPr="00645B47">
              <w:t>Frequency of Risk Management Board meetings</w:t>
            </w:r>
          </w:p>
        </w:tc>
        <w:tc>
          <w:tcPr>
            <w:tcW w:w="4547" w:type="dxa"/>
          </w:tcPr>
          <w:p w14:paraId="2A7B5894" w14:textId="3918CBA7" w:rsidR="00B560F0" w:rsidRPr="00645B47" w:rsidRDefault="00951D07" w:rsidP="00B560F0">
            <w:pPr>
              <w:pStyle w:val="Body"/>
            </w:pPr>
            <w:r>
              <w:t>M</w:t>
            </w:r>
            <w:r w:rsidR="00B560F0">
              <w:t>onthly</w:t>
            </w:r>
          </w:p>
        </w:tc>
      </w:tr>
      <w:tr w:rsidR="00B560F0" w:rsidRPr="00645B47" w14:paraId="4EF93685" w14:textId="77777777" w:rsidTr="00B560F0">
        <w:tc>
          <w:tcPr>
            <w:tcW w:w="4514" w:type="dxa"/>
          </w:tcPr>
          <w:p w14:paraId="3A873F34" w14:textId="77777777" w:rsidR="00B560F0" w:rsidRPr="00645B47" w:rsidRDefault="00B560F0" w:rsidP="00B560F0">
            <w:pPr>
              <w:pStyle w:val="Body"/>
            </w:pPr>
            <w:r w:rsidRPr="00645B47">
              <w:t>Location of Risk Management Board meetings</w:t>
            </w:r>
          </w:p>
        </w:tc>
        <w:tc>
          <w:tcPr>
            <w:tcW w:w="4547" w:type="dxa"/>
          </w:tcPr>
          <w:p w14:paraId="71907C30" w14:textId="52DB5D2A" w:rsidR="00B560F0" w:rsidRPr="00645B47" w:rsidRDefault="00B560F0" w:rsidP="00B560F0">
            <w:pPr>
              <w:pStyle w:val="Body"/>
            </w:pPr>
            <w:r>
              <w:t>NTOC</w:t>
            </w:r>
          </w:p>
        </w:tc>
      </w:tr>
    </w:tbl>
    <w:p w14:paraId="49AD7A89" w14:textId="77777777" w:rsidR="00763AD0" w:rsidRPr="00645B47" w:rsidRDefault="00763AD0" w:rsidP="00763AD0">
      <w:pPr>
        <w:pStyle w:val="Body"/>
      </w:pPr>
    </w:p>
    <w:p w14:paraId="1F42BB07" w14:textId="77777777" w:rsidR="00A86EAF" w:rsidRPr="00645B47" w:rsidRDefault="00A86EAF" w:rsidP="007721A6"/>
    <w:sectPr w:rsidR="00A86EAF" w:rsidRPr="00645B47" w:rsidSect="007E7D94">
      <w:footerReference w:type="default" r:id="rId11"/>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FDD44" w14:textId="77777777" w:rsidR="00FC1C96" w:rsidRDefault="00FC1C96" w:rsidP="005D30CA">
      <w:r>
        <w:separator/>
      </w:r>
    </w:p>
  </w:endnote>
  <w:endnote w:type="continuationSeparator" w:id="0">
    <w:p w14:paraId="4A6D8070" w14:textId="77777777" w:rsidR="00FC1C96" w:rsidRDefault="00FC1C96"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74744" w14:textId="4BEBC930" w:rsidR="007E7D94" w:rsidRDefault="00645B47" w:rsidP="005D0072">
    <w:pPr>
      <w:pStyle w:val="Footer"/>
    </w:pPr>
    <w:r>
      <w:t>NTIS</w:t>
    </w:r>
    <w:r w:rsidR="007E7D94">
      <w:t xml:space="preserve"> v</w:t>
    </w:r>
    <w:r w:rsidR="004A0B7F">
      <w:t>2.0</w:t>
    </w:r>
    <w:r w:rsidR="007E7D94">
      <w:t>– Schedule 8.1</w:t>
    </w:r>
    <w:r w:rsidR="007E7D94">
      <w:tab/>
    </w:r>
    <w:r w:rsidR="006A78E3" w:rsidRPr="007E7D94">
      <w:rPr>
        <w:rStyle w:val="PageNumber"/>
      </w:rPr>
      <w:fldChar w:fldCharType="begin"/>
    </w:r>
    <w:r w:rsidR="007E7D94" w:rsidRPr="007E7D94">
      <w:rPr>
        <w:rStyle w:val="PageNumber"/>
      </w:rPr>
      <w:instrText xml:space="preserve"> PAGE  \* MERGEFORMAT </w:instrText>
    </w:r>
    <w:r w:rsidR="006A78E3" w:rsidRPr="007E7D94">
      <w:rPr>
        <w:rStyle w:val="PageNumber"/>
      </w:rPr>
      <w:fldChar w:fldCharType="separate"/>
    </w:r>
    <w:r w:rsidR="004A0B7F">
      <w:rPr>
        <w:rStyle w:val="PageNumber"/>
      </w:rPr>
      <w:t>8</w:t>
    </w:r>
    <w:r w:rsidR="006A78E3" w:rsidRPr="007E7D9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76676" w14:textId="77777777" w:rsidR="00FC1C96" w:rsidRDefault="00FC1C96" w:rsidP="005D30CA">
      <w:r>
        <w:separator/>
      </w:r>
    </w:p>
  </w:footnote>
  <w:footnote w:type="continuationSeparator" w:id="0">
    <w:p w14:paraId="7D228008" w14:textId="77777777" w:rsidR="00FC1C96" w:rsidRDefault="00FC1C96"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6"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1"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6"/>
  </w:num>
  <w:num w:numId="2">
    <w:abstractNumId w:val="12"/>
  </w:num>
  <w:num w:numId="3">
    <w:abstractNumId w:val="10"/>
  </w:num>
  <w:num w:numId="4">
    <w:abstractNumId w:val="9"/>
  </w:num>
  <w:num w:numId="5">
    <w:abstractNumId w:val="2"/>
  </w:num>
  <w:num w:numId="6">
    <w:abstractNumId w:val="5"/>
  </w:num>
  <w:num w:numId="7">
    <w:abstractNumId w:val="0"/>
  </w:num>
  <w:num w:numId="8">
    <w:abstractNumId w:val="3"/>
  </w:num>
  <w:num w:numId="9">
    <w:abstractNumId w:val="1"/>
  </w:num>
  <w:num w:numId="10">
    <w:abstractNumId w:val="1"/>
  </w:num>
  <w:num w:numId="11">
    <w:abstractNumId w:val="1"/>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11"/>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8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30"/>
    <w:rsid w:val="00000943"/>
    <w:rsid w:val="00002D5A"/>
    <w:rsid w:val="00015E26"/>
    <w:rsid w:val="000331A2"/>
    <w:rsid w:val="00081760"/>
    <w:rsid w:val="00095395"/>
    <w:rsid w:val="00095D35"/>
    <w:rsid w:val="000D0EB3"/>
    <w:rsid w:val="000F7BFE"/>
    <w:rsid w:val="001039F3"/>
    <w:rsid w:val="001557D4"/>
    <w:rsid w:val="00174186"/>
    <w:rsid w:val="00182509"/>
    <w:rsid w:val="00192F42"/>
    <w:rsid w:val="001A4A17"/>
    <w:rsid w:val="001D081B"/>
    <w:rsid w:val="0021627F"/>
    <w:rsid w:val="0022103D"/>
    <w:rsid w:val="00232CFC"/>
    <w:rsid w:val="002448CE"/>
    <w:rsid w:val="00281BA0"/>
    <w:rsid w:val="002B051B"/>
    <w:rsid w:val="002C3259"/>
    <w:rsid w:val="002D11BC"/>
    <w:rsid w:val="002D58E0"/>
    <w:rsid w:val="002F4547"/>
    <w:rsid w:val="003012CB"/>
    <w:rsid w:val="00360349"/>
    <w:rsid w:val="00363F26"/>
    <w:rsid w:val="0038213C"/>
    <w:rsid w:val="003D059B"/>
    <w:rsid w:val="003F46B5"/>
    <w:rsid w:val="003F5BF7"/>
    <w:rsid w:val="0042448F"/>
    <w:rsid w:val="00437FD9"/>
    <w:rsid w:val="00446508"/>
    <w:rsid w:val="00497085"/>
    <w:rsid w:val="004A03C3"/>
    <w:rsid w:val="004A0B7F"/>
    <w:rsid w:val="004A130C"/>
    <w:rsid w:val="004B614C"/>
    <w:rsid w:val="004D7C14"/>
    <w:rsid w:val="004E50B5"/>
    <w:rsid w:val="0050464C"/>
    <w:rsid w:val="00514FF6"/>
    <w:rsid w:val="00540704"/>
    <w:rsid w:val="00540D1F"/>
    <w:rsid w:val="00543DAF"/>
    <w:rsid w:val="00591758"/>
    <w:rsid w:val="00595A4B"/>
    <w:rsid w:val="005B15A1"/>
    <w:rsid w:val="005B25B4"/>
    <w:rsid w:val="005D0072"/>
    <w:rsid w:val="005D221E"/>
    <w:rsid w:val="005D30CA"/>
    <w:rsid w:val="005D5AA6"/>
    <w:rsid w:val="005E47E7"/>
    <w:rsid w:val="005F55F3"/>
    <w:rsid w:val="00606B27"/>
    <w:rsid w:val="006135E8"/>
    <w:rsid w:val="006276E9"/>
    <w:rsid w:val="006318A2"/>
    <w:rsid w:val="00633697"/>
    <w:rsid w:val="00645B47"/>
    <w:rsid w:val="006461B7"/>
    <w:rsid w:val="006725EC"/>
    <w:rsid w:val="00681530"/>
    <w:rsid w:val="00686E83"/>
    <w:rsid w:val="0069099E"/>
    <w:rsid w:val="006A0904"/>
    <w:rsid w:val="006A78E3"/>
    <w:rsid w:val="006D6242"/>
    <w:rsid w:val="00704850"/>
    <w:rsid w:val="00711A3D"/>
    <w:rsid w:val="00737CD8"/>
    <w:rsid w:val="00741251"/>
    <w:rsid w:val="00763AD0"/>
    <w:rsid w:val="00771821"/>
    <w:rsid w:val="007721A6"/>
    <w:rsid w:val="007767BD"/>
    <w:rsid w:val="00785468"/>
    <w:rsid w:val="0079192D"/>
    <w:rsid w:val="007B4017"/>
    <w:rsid w:val="007E7D94"/>
    <w:rsid w:val="0083224A"/>
    <w:rsid w:val="008610A1"/>
    <w:rsid w:val="0089220F"/>
    <w:rsid w:val="0092211F"/>
    <w:rsid w:val="00950B18"/>
    <w:rsid w:val="00951D07"/>
    <w:rsid w:val="009521E3"/>
    <w:rsid w:val="009633AC"/>
    <w:rsid w:val="009D348A"/>
    <w:rsid w:val="009F4477"/>
    <w:rsid w:val="009F5A8C"/>
    <w:rsid w:val="009F6505"/>
    <w:rsid w:val="00A36FD6"/>
    <w:rsid w:val="00A371A8"/>
    <w:rsid w:val="00A8279C"/>
    <w:rsid w:val="00A86EAF"/>
    <w:rsid w:val="00AA62BB"/>
    <w:rsid w:val="00AA7C09"/>
    <w:rsid w:val="00B10D4D"/>
    <w:rsid w:val="00B21DD3"/>
    <w:rsid w:val="00B235BD"/>
    <w:rsid w:val="00B44BA5"/>
    <w:rsid w:val="00B55292"/>
    <w:rsid w:val="00B560F0"/>
    <w:rsid w:val="00B6051E"/>
    <w:rsid w:val="00B6379F"/>
    <w:rsid w:val="00B766FA"/>
    <w:rsid w:val="00B85C06"/>
    <w:rsid w:val="00B867C2"/>
    <w:rsid w:val="00BC1977"/>
    <w:rsid w:val="00BC3C3F"/>
    <w:rsid w:val="00BD0471"/>
    <w:rsid w:val="00BE2222"/>
    <w:rsid w:val="00BF01A4"/>
    <w:rsid w:val="00C4391A"/>
    <w:rsid w:val="00C4535D"/>
    <w:rsid w:val="00C74397"/>
    <w:rsid w:val="00C76849"/>
    <w:rsid w:val="00C93451"/>
    <w:rsid w:val="00C97DEC"/>
    <w:rsid w:val="00CA13E5"/>
    <w:rsid w:val="00CC4055"/>
    <w:rsid w:val="00CE60A4"/>
    <w:rsid w:val="00CF44D7"/>
    <w:rsid w:val="00D018DC"/>
    <w:rsid w:val="00D04B82"/>
    <w:rsid w:val="00D44B31"/>
    <w:rsid w:val="00D62BB9"/>
    <w:rsid w:val="00D706A8"/>
    <w:rsid w:val="00D7692C"/>
    <w:rsid w:val="00D914BF"/>
    <w:rsid w:val="00DA55DB"/>
    <w:rsid w:val="00E06CC9"/>
    <w:rsid w:val="00E24DE1"/>
    <w:rsid w:val="00E4069E"/>
    <w:rsid w:val="00E744E1"/>
    <w:rsid w:val="00EC79D6"/>
    <w:rsid w:val="00F06AF5"/>
    <w:rsid w:val="00F21262"/>
    <w:rsid w:val="00F2256E"/>
    <w:rsid w:val="00F31239"/>
    <w:rsid w:val="00F42EA3"/>
    <w:rsid w:val="00F47BFE"/>
    <w:rsid w:val="00F74ED1"/>
    <w:rsid w:val="00F83D88"/>
    <w:rsid w:val="00FB6DE9"/>
    <w:rsid w:val="00FC1C96"/>
    <w:rsid w:val="00FC6E00"/>
    <w:rsid w:val="00FD5B2A"/>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v:fill color="white" on="f"/>
    </o:shapedefaults>
    <o:shapelayout v:ext="edit">
      <o:idmap v:ext="edit" data="1"/>
    </o:shapelayout>
  </w:shapeDefaults>
  <w:doNotEmbedSmartTags/>
  <w:decimalSymbol w:val="."/>
  <w:listSeparator w:val=","/>
  <w14:docId w14:val="77D4077A"/>
  <w15:docId w15:val="{06D978F2-7B88-4604-8B5E-E6DB1D74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04B82"/>
    <w:pPr>
      <w:jc w:val="both"/>
    </w:pPr>
    <w:rPr>
      <w:rFonts w:ascii="Verdana" w:hAnsi="Verdana"/>
      <w:sz w:val="18"/>
      <w:szCs w:val="18"/>
    </w:rPr>
  </w:style>
  <w:style w:type="paragraph" w:styleId="Heading1">
    <w:name w:val="heading 1"/>
    <w:next w:val="Normal"/>
    <w:link w:val="Heading1Char"/>
    <w:uiPriority w:val="9"/>
    <w:qFormat/>
    <w:rsid w:val="00BD0471"/>
    <w:pPr>
      <w:numPr>
        <w:numId w:val="17"/>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BD0471"/>
    <w:pPr>
      <w:keepNext/>
      <w:keepLines/>
      <w:numPr>
        <w:ilvl w:val="1"/>
        <w:numId w:val="17"/>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BD0471"/>
    <w:pPr>
      <w:keepLines/>
      <w:numPr>
        <w:ilvl w:val="2"/>
        <w:numId w:val="17"/>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BD0471"/>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BD0471"/>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D04B82"/>
    <w:pPr>
      <w:numPr>
        <w:numId w:val="1"/>
      </w:numPr>
      <w:tabs>
        <w:tab w:val="left" w:pos="1843"/>
        <w:tab w:val="left" w:pos="3119"/>
        <w:tab w:val="left" w:pos="4253"/>
      </w:tabs>
      <w:spacing w:after="240"/>
    </w:pPr>
  </w:style>
  <w:style w:type="paragraph" w:customStyle="1" w:styleId="aDefinition">
    <w:name w:val="(a) Definition"/>
    <w:basedOn w:val="Body"/>
    <w:qFormat/>
    <w:rsid w:val="00D04B82"/>
    <w:pPr>
      <w:numPr>
        <w:ilvl w:val="1"/>
      </w:numPr>
      <w:tabs>
        <w:tab w:val="clear" w:pos="1843"/>
        <w:tab w:val="clear" w:pos="3119"/>
        <w:tab w:val="clear" w:pos="4253"/>
      </w:tabs>
    </w:pPr>
  </w:style>
  <w:style w:type="paragraph" w:customStyle="1" w:styleId="iDefinition">
    <w:name w:val="(i) Definition"/>
    <w:basedOn w:val="Body"/>
    <w:qFormat/>
    <w:rsid w:val="00D04B82"/>
    <w:pPr>
      <w:numPr>
        <w:ilvl w:val="2"/>
      </w:numPr>
      <w:tabs>
        <w:tab w:val="clear" w:pos="3119"/>
        <w:tab w:val="clear" w:pos="4253"/>
      </w:tabs>
    </w:pPr>
  </w:style>
  <w:style w:type="paragraph" w:customStyle="1" w:styleId="Body1">
    <w:name w:val="Body 1"/>
    <w:basedOn w:val="Body"/>
    <w:qFormat/>
    <w:rsid w:val="00D04B82"/>
    <w:pPr>
      <w:tabs>
        <w:tab w:val="clear" w:pos="1843"/>
        <w:tab w:val="clear" w:pos="3119"/>
        <w:tab w:val="clear" w:pos="4253"/>
      </w:tabs>
      <w:ind w:left="851"/>
    </w:pPr>
  </w:style>
  <w:style w:type="paragraph" w:customStyle="1" w:styleId="Background">
    <w:name w:val="Background"/>
    <w:basedOn w:val="Body1"/>
    <w:qFormat/>
    <w:rsid w:val="00D04B82"/>
    <w:pPr>
      <w:numPr>
        <w:numId w:val="2"/>
      </w:numPr>
    </w:pPr>
  </w:style>
  <w:style w:type="paragraph" w:customStyle="1" w:styleId="Body2">
    <w:name w:val="Body 2"/>
    <w:basedOn w:val="Body1"/>
    <w:qFormat/>
    <w:rsid w:val="00D04B82"/>
  </w:style>
  <w:style w:type="paragraph" w:customStyle="1" w:styleId="Body3">
    <w:name w:val="Body 3"/>
    <w:basedOn w:val="Body2"/>
    <w:qFormat/>
    <w:rsid w:val="00D04B82"/>
    <w:pPr>
      <w:ind w:left="1843"/>
    </w:pPr>
  </w:style>
  <w:style w:type="paragraph" w:customStyle="1" w:styleId="Body4">
    <w:name w:val="Body 4"/>
    <w:basedOn w:val="Body3"/>
    <w:qFormat/>
    <w:rsid w:val="00D04B82"/>
    <w:pPr>
      <w:ind w:left="3119"/>
    </w:pPr>
  </w:style>
  <w:style w:type="paragraph" w:customStyle="1" w:styleId="Body5">
    <w:name w:val="Body 5"/>
    <w:basedOn w:val="Body3"/>
    <w:qFormat/>
    <w:rsid w:val="00D04B82"/>
    <w:pPr>
      <w:ind w:left="3119"/>
    </w:pPr>
  </w:style>
  <w:style w:type="paragraph" w:customStyle="1" w:styleId="Bullet1">
    <w:name w:val="Bullet 1"/>
    <w:basedOn w:val="Body1"/>
    <w:qFormat/>
    <w:rsid w:val="00D04B82"/>
    <w:pPr>
      <w:numPr>
        <w:numId w:val="3"/>
      </w:numPr>
    </w:pPr>
  </w:style>
  <w:style w:type="paragraph" w:customStyle="1" w:styleId="Bullet2">
    <w:name w:val="Bullet 2"/>
    <w:basedOn w:val="Body2"/>
    <w:qFormat/>
    <w:rsid w:val="00D04B82"/>
    <w:pPr>
      <w:numPr>
        <w:ilvl w:val="1"/>
        <w:numId w:val="3"/>
      </w:numPr>
    </w:pPr>
  </w:style>
  <w:style w:type="paragraph" w:customStyle="1" w:styleId="Bullet3">
    <w:name w:val="Bullet 3"/>
    <w:basedOn w:val="Body3"/>
    <w:qFormat/>
    <w:rsid w:val="00D04B82"/>
    <w:pPr>
      <w:numPr>
        <w:ilvl w:val="2"/>
        <w:numId w:val="3"/>
      </w:numPr>
    </w:pPr>
  </w:style>
  <w:style w:type="character" w:customStyle="1" w:styleId="CrossReference">
    <w:name w:val="Cross Reference"/>
    <w:basedOn w:val="DefaultParagraphFont"/>
    <w:qFormat/>
    <w:rsid w:val="00D04B82"/>
    <w:rPr>
      <w:b/>
    </w:rPr>
  </w:style>
  <w:style w:type="paragraph" w:styleId="Footer">
    <w:name w:val="footer"/>
    <w:basedOn w:val="Normal"/>
    <w:link w:val="FooterChar"/>
    <w:rsid w:val="00D04B82"/>
    <w:pPr>
      <w:tabs>
        <w:tab w:val="right" w:pos="9072"/>
      </w:tabs>
    </w:pPr>
    <w:rPr>
      <w:noProof/>
      <w:sz w:val="14"/>
    </w:rPr>
  </w:style>
  <w:style w:type="character" w:styleId="FootnoteReference">
    <w:name w:val="footnote reference"/>
    <w:basedOn w:val="DefaultParagraphFont"/>
    <w:semiHidden/>
    <w:rsid w:val="00D04B82"/>
    <w:rPr>
      <w:rFonts w:ascii="Tahoma" w:hAnsi="Tahoma"/>
      <w:b/>
      <w:color w:val="auto"/>
      <w:sz w:val="20"/>
      <w:u w:val="none"/>
      <w:vertAlign w:val="superscript"/>
    </w:rPr>
  </w:style>
  <w:style w:type="paragraph" w:styleId="FootnoteText">
    <w:name w:val="footnote text"/>
    <w:basedOn w:val="Normal"/>
    <w:link w:val="FootnoteTextChar"/>
    <w:semiHidden/>
    <w:rsid w:val="00D04B82"/>
    <w:pPr>
      <w:tabs>
        <w:tab w:val="left" w:pos="851"/>
      </w:tabs>
      <w:spacing w:after="60"/>
      <w:ind w:left="851" w:hanging="851"/>
    </w:pPr>
    <w:rPr>
      <w:rFonts w:ascii="Tahoma" w:hAnsi="Tahoma"/>
      <w:sz w:val="16"/>
    </w:rPr>
  </w:style>
  <w:style w:type="paragraph" w:styleId="Header">
    <w:name w:val="header"/>
    <w:basedOn w:val="Normal"/>
    <w:link w:val="HeaderChar"/>
    <w:rsid w:val="00D04B82"/>
    <w:pPr>
      <w:tabs>
        <w:tab w:val="center" w:pos="4536"/>
        <w:tab w:val="right" w:pos="9072"/>
      </w:tabs>
    </w:pPr>
    <w:rPr>
      <w:noProof/>
      <w:sz w:val="14"/>
    </w:rPr>
  </w:style>
  <w:style w:type="paragraph" w:customStyle="1" w:styleId="Level1">
    <w:name w:val="Level 1"/>
    <w:basedOn w:val="Body1"/>
    <w:qFormat/>
    <w:rsid w:val="00D04B82"/>
    <w:pPr>
      <w:numPr>
        <w:numId w:val="4"/>
      </w:numPr>
      <w:outlineLvl w:val="0"/>
    </w:pPr>
  </w:style>
  <w:style w:type="character" w:customStyle="1" w:styleId="Level1asHeadingtext">
    <w:name w:val="Level 1 as Heading (text)"/>
    <w:basedOn w:val="DefaultParagraphFont"/>
    <w:rsid w:val="00D04B82"/>
    <w:rPr>
      <w:b/>
    </w:rPr>
  </w:style>
  <w:style w:type="paragraph" w:customStyle="1" w:styleId="Level2">
    <w:name w:val="Level 2"/>
    <w:basedOn w:val="Body2"/>
    <w:qFormat/>
    <w:rsid w:val="00D04B82"/>
    <w:pPr>
      <w:numPr>
        <w:ilvl w:val="1"/>
        <w:numId w:val="4"/>
      </w:numPr>
      <w:outlineLvl w:val="1"/>
    </w:pPr>
  </w:style>
  <w:style w:type="character" w:customStyle="1" w:styleId="Level2asHeadingtext">
    <w:name w:val="Level 2 as Heading (text)"/>
    <w:basedOn w:val="DefaultParagraphFont"/>
    <w:rsid w:val="00D04B82"/>
    <w:rPr>
      <w:b/>
    </w:rPr>
  </w:style>
  <w:style w:type="paragraph" w:customStyle="1" w:styleId="Level3">
    <w:name w:val="Level 3"/>
    <w:basedOn w:val="Body3"/>
    <w:qFormat/>
    <w:rsid w:val="00D04B82"/>
    <w:pPr>
      <w:numPr>
        <w:ilvl w:val="2"/>
        <w:numId w:val="4"/>
      </w:numPr>
      <w:outlineLvl w:val="2"/>
    </w:pPr>
  </w:style>
  <w:style w:type="character" w:customStyle="1" w:styleId="Level3asHeadingtext">
    <w:name w:val="Level 3 as Heading (text)"/>
    <w:basedOn w:val="DefaultParagraphFont"/>
    <w:rsid w:val="00D04B82"/>
    <w:rPr>
      <w:b/>
    </w:rPr>
  </w:style>
  <w:style w:type="paragraph" w:customStyle="1" w:styleId="Level4">
    <w:name w:val="Level 4"/>
    <w:basedOn w:val="Body4"/>
    <w:qFormat/>
    <w:rsid w:val="00D04B82"/>
    <w:pPr>
      <w:numPr>
        <w:ilvl w:val="3"/>
        <w:numId w:val="4"/>
      </w:numPr>
      <w:outlineLvl w:val="3"/>
    </w:pPr>
  </w:style>
  <w:style w:type="paragraph" w:customStyle="1" w:styleId="Level5">
    <w:name w:val="Level 5"/>
    <w:basedOn w:val="Body5"/>
    <w:qFormat/>
    <w:rsid w:val="00D04B82"/>
    <w:pPr>
      <w:numPr>
        <w:ilvl w:val="4"/>
        <w:numId w:val="4"/>
      </w:numPr>
      <w:outlineLvl w:val="4"/>
    </w:pPr>
  </w:style>
  <w:style w:type="character" w:styleId="PageNumber">
    <w:name w:val="page number"/>
    <w:basedOn w:val="DefaultParagraphFont"/>
    <w:semiHidden/>
    <w:rsid w:val="00D04B82"/>
    <w:rPr>
      <w:sz w:val="14"/>
    </w:rPr>
  </w:style>
  <w:style w:type="paragraph" w:customStyle="1" w:styleId="Parties">
    <w:name w:val="Parties"/>
    <w:basedOn w:val="Body1"/>
    <w:qFormat/>
    <w:rsid w:val="00D04B82"/>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D04B82"/>
    <w:pPr>
      <w:keepNext/>
      <w:numPr>
        <w:numId w:val="7"/>
      </w:numPr>
      <w:spacing w:after="240"/>
      <w:jc w:val="center"/>
    </w:pPr>
    <w:rPr>
      <w:b/>
      <w:caps/>
      <w:sz w:val="24"/>
    </w:rPr>
  </w:style>
  <w:style w:type="paragraph" w:customStyle="1" w:styleId="ScheduleTitle">
    <w:name w:val="Schedule Title"/>
    <w:basedOn w:val="Body"/>
    <w:qFormat/>
    <w:rsid w:val="00D04B82"/>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D04B82"/>
    <w:pPr>
      <w:numPr>
        <w:numId w:val="8"/>
      </w:numPr>
      <w:tabs>
        <w:tab w:val="clear" w:pos="3119"/>
        <w:tab w:val="clear" w:pos="4253"/>
        <w:tab w:val="left" w:pos="1843"/>
      </w:tabs>
    </w:pPr>
  </w:style>
  <w:style w:type="paragraph" w:customStyle="1" w:styleId="Sideheading">
    <w:name w:val="Sideheading"/>
    <w:basedOn w:val="Body"/>
    <w:qFormat/>
    <w:rsid w:val="00D04B82"/>
    <w:pPr>
      <w:tabs>
        <w:tab w:val="clear" w:pos="1843"/>
        <w:tab w:val="clear" w:pos="3119"/>
        <w:tab w:val="clear" w:pos="4253"/>
      </w:tabs>
    </w:pPr>
    <w:rPr>
      <w:b/>
      <w:caps/>
    </w:rPr>
  </w:style>
  <w:style w:type="paragraph" w:customStyle="1" w:styleId="iBankingDefinition">
    <w:name w:val="(i) Banking Definition"/>
    <w:basedOn w:val="aBankingDefinition"/>
    <w:qFormat/>
    <w:rsid w:val="00D04B82"/>
    <w:pPr>
      <w:numPr>
        <w:ilvl w:val="1"/>
      </w:numPr>
    </w:pPr>
  </w:style>
  <w:style w:type="paragraph" w:styleId="TOC1">
    <w:name w:val="toc 1"/>
    <w:basedOn w:val="Body"/>
    <w:next w:val="Normal"/>
    <w:uiPriority w:val="39"/>
    <w:rsid w:val="00D04B82"/>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D04B82"/>
    <w:pPr>
      <w:tabs>
        <w:tab w:val="left" w:pos="1680"/>
      </w:tabs>
      <w:ind w:left="1679" w:hanging="828"/>
    </w:pPr>
    <w:rPr>
      <w:caps w:val="0"/>
    </w:rPr>
  </w:style>
  <w:style w:type="paragraph" w:styleId="TOC3">
    <w:name w:val="toc 3"/>
    <w:basedOn w:val="TOC1"/>
    <w:next w:val="Normal"/>
    <w:rsid w:val="00D04B82"/>
    <w:rPr>
      <w:caps w:val="0"/>
    </w:rPr>
  </w:style>
  <w:style w:type="paragraph" w:styleId="TOC5">
    <w:name w:val="toc 5"/>
    <w:basedOn w:val="TOC1"/>
    <w:next w:val="Normal"/>
    <w:semiHidden/>
    <w:rsid w:val="00D04B82"/>
    <w:pPr>
      <w:ind w:firstLine="0"/>
    </w:pPr>
    <w:rPr>
      <w:caps w:val="0"/>
    </w:rPr>
  </w:style>
  <w:style w:type="paragraph" w:customStyle="1" w:styleId="FootnoteTextContinuation">
    <w:name w:val="Footnote Text Continuation"/>
    <w:basedOn w:val="FootnoteText"/>
    <w:rsid w:val="00D04B82"/>
    <w:pPr>
      <w:ind w:firstLine="0"/>
    </w:pPr>
  </w:style>
  <w:style w:type="paragraph" w:customStyle="1" w:styleId="Part">
    <w:name w:val="Part"/>
    <w:basedOn w:val="Body"/>
    <w:qFormat/>
    <w:rsid w:val="00D04B82"/>
    <w:pPr>
      <w:numPr>
        <w:numId w:val="9"/>
      </w:numPr>
      <w:tabs>
        <w:tab w:val="clear" w:pos="1843"/>
        <w:tab w:val="clear" w:pos="3119"/>
        <w:tab w:val="clear" w:pos="4253"/>
      </w:tabs>
    </w:pPr>
    <w:rPr>
      <w:b/>
    </w:rPr>
  </w:style>
  <w:style w:type="table" w:styleId="TableGrid">
    <w:name w:val="Table Grid"/>
    <w:basedOn w:val="TableNormal"/>
    <w:uiPriority w:val="59"/>
    <w:rsid w:val="00763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2222"/>
    <w:rPr>
      <w:rFonts w:ascii="Tahoma" w:hAnsi="Tahoma" w:cs="Tahoma"/>
      <w:sz w:val="16"/>
      <w:szCs w:val="16"/>
    </w:rPr>
  </w:style>
  <w:style w:type="character" w:customStyle="1" w:styleId="BalloonTextChar">
    <w:name w:val="Balloon Text Char"/>
    <w:basedOn w:val="DefaultParagraphFont"/>
    <w:link w:val="BalloonText"/>
    <w:uiPriority w:val="99"/>
    <w:semiHidden/>
    <w:rsid w:val="00BE2222"/>
    <w:rPr>
      <w:rFonts w:ascii="Tahoma" w:hAnsi="Tahoma" w:cs="Tahoma"/>
      <w:sz w:val="16"/>
      <w:szCs w:val="16"/>
      <w:lang w:eastAsia="en-GB"/>
    </w:rPr>
  </w:style>
  <w:style w:type="paragraph" w:styleId="TOC4">
    <w:name w:val="toc 4"/>
    <w:basedOn w:val="TOC1"/>
    <w:next w:val="Normal"/>
    <w:rsid w:val="00D04B82"/>
    <w:pPr>
      <w:keepNext/>
    </w:pPr>
    <w:rPr>
      <w:b/>
      <w:caps w:val="0"/>
    </w:rPr>
  </w:style>
  <w:style w:type="paragraph" w:styleId="TOC6">
    <w:name w:val="toc 6"/>
    <w:basedOn w:val="TOC1"/>
    <w:next w:val="Normal"/>
    <w:semiHidden/>
    <w:rsid w:val="00D04B82"/>
    <w:pPr>
      <w:ind w:left="2835" w:hanging="1134"/>
    </w:pPr>
    <w:rPr>
      <w:caps w:val="0"/>
    </w:rPr>
  </w:style>
  <w:style w:type="paragraph" w:customStyle="1" w:styleId="abcdDefinition">
    <w:name w:val="(a) (b) (c) (d) Definition"/>
    <w:basedOn w:val="aDefinition"/>
    <w:rsid w:val="00D04B82"/>
    <w:pPr>
      <w:numPr>
        <w:ilvl w:val="0"/>
        <w:numId w:val="14"/>
      </w:numPr>
      <w:tabs>
        <w:tab w:val="left" w:pos="851"/>
      </w:tabs>
    </w:pPr>
  </w:style>
  <w:style w:type="paragraph" w:customStyle="1" w:styleId="Contentheading">
    <w:name w:val="Content heading"/>
    <w:basedOn w:val="Normal"/>
    <w:next w:val="Body"/>
    <w:rsid w:val="00D04B82"/>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D04B82"/>
    <w:pPr>
      <w:tabs>
        <w:tab w:val="clear" w:pos="1843"/>
        <w:tab w:val="clear" w:pos="3119"/>
        <w:tab w:val="clear" w:pos="4253"/>
        <w:tab w:val="right" w:pos="9072"/>
      </w:tabs>
    </w:pPr>
    <w:rPr>
      <w:b/>
    </w:rPr>
  </w:style>
  <w:style w:type="character" w:customStyle="1" w:styleId="FooterChar">
    <w:name w:val="Footer Char"/>
    <w:basedOn w:val="DefaultParagraphFont"/>
    <w:link w:val="Footer"/>
    <w:rsid w:val="00D04B82"/>
    <w:rPr>
      <w:rFonts w:ascii="Verdana" w:hAnsi="Verdana"/>
      <w:noProof/>
      <w:sz w:val="14"/>
      <w:szCs w:val="18"/>
    </w:rPr>
  </w:style>
  <w:style w:type="character" w:customStyle="1" w:styleId="FootnoteTextChar">
    <w:name w:val="Footnote Text Char"/>
    <w:basedOn w:val="DefaultParagraphFont"/>
    <w:link w:val="FootnoteText"/>
    <w:semiHidden/>
    <w:rsid w:val="00D04B82"/>
    <w:rPr>
      <w:rFonts w:ascii="Tahoma" w:hAnsi="Tahoma"/>
      <w:sz w:val="16"/>
      <w:szCs w:val="18"/>
    </w:rPr>
  </w:style>
  <w:style w:type="character" w:customStyle="1" w:styleId="HeaderChar">
    <w:name w:val="Header Char"/>
    <w:basedOn w:val="DefaultParagraphFont"/>
    <w:link w:val="Header"/>
    <w:rsid w:val="00D04B82"/>
    <w:rPr>
      <w:rFonts w:ascii="Verdana" w:hAnsi="Verdana"/>
      <w:noProof/>
      <w:sz w:val="14"/>
      <w:szCs w:val="18"/>
    </w:rPr>
  </w:style>
  <w:style w:type="paragraph" w:customStyle="1" w:styleId="ExtraInfo">
    <w:name w:val="ExtraInfo"/>
    <w:basedOn w:val="Normal"/>
    <w:rsid w:val="00D04B82"/>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D04B82"/>
    <w:pPr>
      <w:ind w:left="720"/>
      <w:contextualSpacing/>
    </w:pPr>
  </w:style>
  <w:style w:type="character" w:customStyle="1" w:styleId="Heading1Char">
    <w:name w:val="Heading 1 Char"/>
    <w:basedOn w:val="DefaultParagraphFont"/>
    <w:link w:val="Heading1"/>
    <w:uiPriority w:val="9"/>
    <w:rsid w:val="00BD0471"/>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BD0471"/>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BD0471"/>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BD0471"/>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BD0471"/>
    <w:rPr>
      <w:rFonts w:ascii="Trebuchet MS" w:eastAsiaTheme="majorEastAsia" w:hAnsi="Trebuchet MS" w:cstheme="majorBidi"/>
      <w:bCs/>
      <w:sz w:val="22"/>
      <w:szCs w:val="22"/>
      <w:lang w:eastAsia="en-US"/>
    </w:rPr>
  </w:style>
  <w:style w:type="character" w:styleId="CommentReference">
    <w:name w:val="annotation reference"/>
    <w:basedOn w:val="DefaultParagraphFont"/>
    <w:uiPriority w:val="99"/>
    <w:semiHidden/>
    <w:unhideWhenUsed/>
    <w:rsid w:val="003F46B5"/>
    <w:rPr>
      <w:sz w:val="16"/>
      <w:szCs w:val="16"/>
    </w:rPr>
  </w:style>
  <w:style w:type="paragraph" w:styleId="CommentText">
    <w:name w:val="annotation text"/>
    <w:basedOn w:val="Normal"/>
    <w:link w:val="CommentTextChar"/>
    <w:uiPriority w:val="99"/>
    <w:semiHidden/>
    <w:unhideWhenUsed/>
    <w:rsid w:val="003F46B5"/>
    <w:rPr>
      <w:sz w:val="20"/>
      <w:szCs w:val="20"/>
    </w:rPr>
  </w:style>
  <w:style w:type="character" w:customStyle="1" w:styleId="CommentTextChar">
    <w:name w:val="Comment Text Char"/>
    <w:basedOn w:val="DefaultParagraphFont"/>
    <w:link w:val="CommentText"/>
    <w:uiPriority w:val="99"/>
    <w:semiHidden/>
    <w:rsid w:val="003F46B5"/>
    <w:rPr>
      <w:rFonts w:ascii="Verdana" w:hAnsi="Verdana"/>
    </w:rPr>
  </w:style>
  <w:style w:type="paragraph" w:styleId="CommentSubject">
    <w:name w:val="annotation subject"/>
    <w:basedOn w:val="CommentText"/>
    <w:next w:val="CommentText"/>
    <w:link w:val="CommentSubjectChar"/>
    <w:uiPriority w:val="99"/>
    <w:semiHidden/>
    <w:unhideWhenUsed/>
    <w:rsid w:val="003F46B5"/>
    <w:rPr>
      <w:b/>
      <w:bCs/>
    </w:rPr>
  </w:style>
  <w:style w:type="character" w:customStyle="1" w:styleId="CommentSubjectChar">
    <w:name w:val="Comment Subject Char"/>
    <w:basedOn w:val="CommentTextChar"/>
    <w:link w:val="CommentSubject"/>
    <w:uiPriority w:val="99"/>
    <w:semiHidden/>
    <w:rsid w:val="003F46B5"/>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F492C-6CC0-42D7-84A5-0E790C039509}">
  <ds:schemaRefs>
    <ds:schemaRef ds:uri="http://schemas.microsoft.com/sharepoint/v3/contenttype/forms"/>
  </ds:schemaRefs>
</ds:datastoreItem>
</file>

<file path=customXml/itemProps2.xml><?xml version="1.0" encoding="utf-8"?>
<ds:datastoreItem xmlns:ds="http://schemas.openxmlformats.org/officeDocument/2006/customXml" ds:itemID="{F1300209-DEB4-408E-8993-924BD20EA646}">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5759A88-7A9C-44D7-924F-05B08ED22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BE79E-172F-484D-A987-CB050DAE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5</TotalTime>
  <Pages>8</Pages>
  <Words>1903</Words>
  <Characters>10659</Characters>
  <Application>Microsoft Office Word</Application>
  <DocSecurity>0</DocSecurity>
  <Lines>288</Lines>
  <Paragraphs>193</Paragraphs>
  <ScaleCrop>false</ScaleCrop>
  <HeadingPairs>
    <vt:vector size="2" baseType="variant">
      <vt:variant>
        <vt:lpstr>Title</vt:lpstr>
      </vt:variant>
      <vt:variant>
        <vt:i4>1</vt:i4>
      </vt:variant>
    </vt:vector>
  </HeadingPairs>
  <TitlesOfParts>
    <vt:vector size="1" baseType="lpstr">
      <vt:lpstr>NOT_L001\5594317\8</vt:lpstr>
    </vt:vector>
  </TitlesOfParts>
  <Company>Eversheds</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NOT_L001\5594317\8</dc:title>
  <dc:creator>FinchJO</dc:creator>
  <cp:lastModifiedBy>Nick Pinnington</cp:lastModifiedBy>
  <cp:revision>8</cp:revision>
  <cp:lastPrinted>2002-05-29T13:42:00Z</cp:lastPrinted>
  <dcterms:created xsi:type="dcterms:W3CDTF">2020-10-12T15:54:00Z</dcterms:created>
  <dcterms:modified xsi:type="dcterms:W3CDTF">2020-10-23T12:00:00Z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2020-10-23T11:59:41Z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7bba5712-b4ef-4577-b6ac-e7da2b10dda4</vt:lpwstr>
  </property>
  <property fmtid="{D5CDD505-2E9C-101B-9397-08002B2CF9AE}" pid="13" name="MSIP_Label_82fa3fd3-029b-403d-91b4-1dc930cb0e60_ContentBits">
    <vt:lpwstr>0</vt:lpwstr>
  </property>
</Properties>
</file>